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6F" w:rsidRPr="00676D6F" w:rsidRDefault="00676D6F" w:rsidP="00546139">
      <w:pPr>
        <w:spacing w:line="228" w:lineRule="auto"/>
        <w:ind w:left="9923" w:right="1386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1400"/>
      <w:r w:rsidRPr="00676D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750E5">
        <w:rPr>
          <w:rFonts w:ascii="Times New Roman" w:hAnsi="Times New Roman" w:cs="Times New Roman"/>
          <w:sz w:val="28"/>
          <w:szCs w:val="28"/>
        </w:rPr>
        <w:t>2</w:t>
      </w:r>
    </w:p>
    <w:p w:rsidR="00670B34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70B34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0B3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70B34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Pr="00670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 xml:space="preserve">образовании </w:t>
      </w:r>
      <w:proofErr w:type="gramStart"/>
      <w:r w:rsidRPr="00670B34">
        <w:rPr>
          <w:rFonts w:ascii="Times New Roman" w:hAnsi="Times New Roman" w:cs="Times New Roman"/>
          <w:sz w:val="28"/>
          <w:szCs w:val="28"/>
        </w:rPr>
        <w:t>Ленинградский</w:t>
      </w:r>
      <w:proofErr w:type="gramEnd"/>
      <w:r w:rsidRPr="00670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70B34">
        <w:rPr>
          <w:rFonts w:ascii="Times New Roman" w:hAnsi="Times New Roman" w:cs="Times New Roman"/>
          <w:sz w:val="28"/>
          <w:szCs w:val="28"/>
        </w:rPr>
        <w:t>униципальный округ</w:t>
      </w:r>
    </w:p>
    <w:p w:rsidR="00676D6F" w:rsidRPr="00670B34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>Красно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3750E5">
        <w:rPr>
          <w:rFonts w:ascii="Times New Roman" w:hAnsi="Times New Roman" w:cs="Times New Roman"/>
          <w:sz w:val="28"/>
          <w:szCs w:val="28"/>
        </w:rPr>
        <w:t xml:space="preserve">арского </w:t>
      </w:r>
      <w:r w:rsidRPr="00670B34">
        <w:rPr>
          <w:rFonts w:ascii="Times New Roman" w:hAnsi="Times New Roman" w:cs="Times New Roman"/>
          <w:sz w:val="28"/>
          <w:szCs w:val="28"/>
        </w:rPr>
        <w:t>края»</w:t>
      </w:r>
    </w:p>
    <w:p w:rsidR="00520B51" w:rsidRPr="00670B34" w:rsidRDefault="00520B51" w:rsidP="00670B34">
      <w:pPr>
        <w:tabs>
          <w:tab w:val="left" w:pos="10490"/>
          <w:tab w:val="left" w:pos="11766"/>
        </w:tabs>
        <w:spacing w:line="228" w:lineRule="auto"/>
        <w:ind w:left="1049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670B34">
      <w:pPr>
        <w:spacing w:line="228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4541" w:rsidRPr="002B4DE0" w:rsidRDefault="00794541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4DE0">
        <w:rPr>
          <w:rFonts w:ascii="Times New Roman" w:hAnsi="Times New Roman" w:cs="Times New Roman"/>
          <w:sz w:val="28"/>
          <w:szCs w:val="28"/>
        </w:rPr>
        <w:t>Перечень</w:t>
      </w:r>
      <w:r w:rsidRPr="002B4DE0">
        <w:rPr>
          <w:rFonts w:ascii="Times New Roman" w:hAnsi="Times New Roman" w:cs="Times New Roman"/>
          <w:sz w:val="28"/>
          <w:szCs w:val="28"/>
        </w:rPr>
        <w:br/>
        <w:t>основных мероприятий муниципальной программы</w:t>
      </w:r>
    </w:p>
    <w:p w:rsidR="005336A4" w:rsidRPr="00BB6187" w:rsidRDefault="003750E5" w:rsidP="00BB6187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4DE0">
        <w:rPr>
          <w:rFonts w:ascii="Times New Roman" w:hAnsi="Times New Roman" w:cs="Times New Roman"/>
          <w:sz w:val="28"/>
          <w:szCs w:val="28"/>
        </w:rPr>
        <w:t xml:space="preserve"> </w:t>
      </w:r>
      <w:r w:rsidR="00C02107" w:rsidRPr="002B4DE0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 w:rsidR="00E87E4F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="00C02107" w:rsidRPr="002B4DE0">
        <w:rPr>
          <w:rFonts w:ascii="Times New Roman" w:hAnsi="Times New Roman" w:cs="Times New Roman"/>
          <w:sz w:val="28"/>
          <w:szCs w:val="28"/>
        </w:rPr>
        <w:t>Ленинградск</w:t>
      </w:r>
      <w:r w:rsidR="00E87E4F">
        <w:rPr>
          <w:rFonts w:ascii="Times New Roman" w:hAnsi="Times New Roman" w:cs="Times New Roman"/>
          <w:sz w:val="28"/>
          <w:szCs w:val="28"/>
        </w:rPr>
        <w:t>ий муниципальный округ Краснодарского края</w:t>
      </w:r>
      <w:r w:rsidR="00C02107" w:rsidRPr="002B4DE0">
        <w:rPr>
          <w:rFonts w:ascii="Times New Roman" w:hAnsi="Times New Roman" w:cs="Times New Roman"/>
          <w:sz w:val="28"/>
          <w:szCs w:val="28"/>
        </w:rPr>
        <w:t>»</w:t>
      </w:r>
    </w:p>
    <w:p w:rsidR="00D468DD" w:rsidRPr="002B4DE0" w:rsidRDefault="00D468DD" w:rsidP="00794541">
      <w:pPr>
        <w:ind w:left="-57" w:right="-57" w:firstLine="0"/>
        <w:jc w:val="center"/>
        <w:rPr>
          <w:rFonts w:ascii="Times New Roman" w:hAnsi="Times New Roman"/>
          <w:sz w:val="28"/>
          <w:szCs w:val="28"/>
        </w:rPr>
      </w:pPr>
    </w:p>
    <w:p w:rsidR="002B4DE0" w:rsidRDefault="002B4DE0" w:rsidP="00794541">
      <w:pPr>
        <w:ind w:left="-57" w:right="-57" w:firstLine="0"/>
        <w:jc w:val="center"/>
        <w:rPr>
          <w:rFonts w:ascii="Times New Roman" w:hAnsi="Times New Roman"/>
        </w:rPr>
      </w:pPr>
    </w:p>
    <w:tbl>
      <w:tblPr>
        <w:tblW w:w="14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386"/>
        <w:gridCol w:w="714"/>
        <w:gridCol w:w="16"/>
        <w:gridCol w:w="1263"/>
        <w:gridCol w:w="1543"/>
        <w:gridCol w:w="14"/>
        <w:gridCol w:w="13"/>
        <w:gridCol w:w="1298"/>
        <w:gridCol w:w="992"/>
        <w:gridCol w:w="18"/>
        <w:gridCol w:w="974"/>
        <w:gridCol w:w="159"/>
        <w:gridCol w:w="1085"/>
        <w:gridCol w:w="12"/>
        <w:gridCol w:w="19"/>
        <w:gridCol w:w="1982"/>
        <w:gridCol w:w="12"/>
        <w:gridCol w:w="1728"/>
        <w:gridCol w:w="12"/>
      </w:tblGrid>
      <w:tr w:rsidR="00CB3B11" w:rsidRPr="00C002C4" w:rsidTr="004217AC">
        <w:trPr>
          <w:gridAfter w:val="1"/>
          <w:wAfter w:w="12" w:type="dxa"/>
          <w:trHeight w:val="798"/>
          <w:tblHeader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№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02C4">
              <w:rPr>
                <w:rFonts w:ascii="Times New Roman" w:hAnsi="Times New Roman" w:cs="Times New Roman"/>
              </w:rPr>
              <w:t>п</w:t>
            </w:r>
            <w:proofErr w:type="gramEnd"/>
            <w:r w:rsidRPr="00C002C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6" w:type="dxa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Наименование мер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приятия</w:t>
            </w:r>
          </w:p>
        </w:tc>
        <w:tc>
          <w:tcPr>
            <w:tcW w:w="714" w:type="dxa"/>
            <w:vMerge w:val="restart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C002C4">
              <w:rPr>
                <w:rFonts w:ascii="Times New Roman" w:hAnsi="Times New Roman" w:cs="Times New Roman"/>
                <w:shd w:val="clear" w:color="auto" w:fill="FFFFFF"/>
              </w:rPr>
              <w:t>Ста-</w:t>
            </w:r>
            <w:proofErr w:type="spellStart"/>
            <w:r w:rsidRPr="00C002C4">
              <w:rPr>
                <w:rFonts w:ascii="Times New Roman" w:hAnsi="Times New Roman" w:cs="Times New Roman"/>
                <w:shd w:val="clear" w:color="auto" w:fill="FFFFFF"/>
              </w:rPr>
              <w:t>тус</w:t>
            </w:r>
            <w:proofErr w:type="spellEnd"/>
            <w:proofErr w:type="gramEnd"/>
            <w:r w:rsidRPr="00C002C4">
              <w:rPr>
                <w:rStyle w:val="affffb"/>
                <w:rFonts w:ascii="Times New Roman" w:hAnsi="Times New Roman" w:cs="Times New Roman"/>
                <w:shd w:val="clear" w:color="auto" w:fill="FFFFFF"/>
              </w:rPr>
              <w:endnoteReference w:id="1"/>
            </w:r>
          </w:p>
        </w:tc>
        <w:tc>
          <w:tcPr>
            <w:tcW w:w="1279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 xml:space="preserve">Год </w:t>
            </w:r>
            <w:r w:rsidR="001336F7" w:rsidRPr="00C002C4">
              <w:rPr>
                <w:rFonts w:ascii="Times New Roman" w:hAnsi="Times New Roman" w:cs="Times New Roman"/>
              </w:rPr>
              <w:br/>
            </w:r>
            <w:r w:rsidRPr="00C002C4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557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 xml:space="preserve">Объем </w:t>
            </w:r>
            <w:r w:rsidR="001336F7" w:rsidRPr="00C002C4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финансир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 xml:space="preserve">вания, 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всего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0" w:type="dxa"/>
            <w:gridSpan w:val="9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В разрезе источников финансирования</w:t>
            </w:r>
            <w:r w:rsidRPr="00C002C4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982" w:type="dxa"/>
            <w:vMerge w:val="restart"/>
            <w:shd w:val="clear" w:color="auto" w:fill="auto"/>
            <w:vAlign w:val="center"/>
          </w:tcPr>
          <w:p w:rsidR="007E4160" w:rsidRPr="00C002C4" w:rsidRDefault="002C450B" w:rsidP="00B05986">
            <w:pPr>
              <w:pStyle w:val="affffc"/>
              <w:ind w:left="-57" w:right="-57"/>
              <w:jc w:val="center"/>
            </w:pPr>
            <w:r w:rsidRPr="00C002C4">
              <w:t>Непосредстве</w:t>
            </w:r>
            <w:r w:rsidRPr="00C002C4">
              <w:t>н</w:t>
            </w:r>
            <w:r w:rsidRPr="00C002C4">
              <w:t xml:space="preserve">ный результат </w:t>
            </w:r>
            <w:r w:rsidR="00CB3B11" w:rsidRPr="00C002C4">
              <w:t>реализации мер</w:t>
            </w:r>
            <w:r w:rsidR="00CB3B11" w:rsidRPr="00C002C4">
              <w:t>о</w:t>
            </w:r>
            <w:r w:rsidR="00CB3B11" w:rsidRPr="00C002C4">
              <w:t>приятий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shd w:val="clear" w:color="auto" w:fill="FFFFFF"/>
              <w:ind w:left="-57" w:right="-57" w:firstLine="0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Участник</w:t>
            </w:r>
          </w:p>
          <w:p w:rsidR="007E4160" w:rsidRPr="00C002C4" w:rsidRDefault="007E4160" w:rsidP="00B05986">
            <w:pPr>
              <w:pStyle w:val="affffc"/>
              <w:ind w:left="-57" w:right="-57"/>
              <w:jc w:val="center"/>
            </w:pPr>
            <w:r w:rsidRPr="00C002C4">
              <w:rPr>
                <w:shd w:val="clear" w:color="auto" w:fill="FFFFFF"/>
              </w:rPr>
              <w:t>муниципальной программы</w:t>
            </w:r>
          </w:p>
        </w:tc>
      </w:tr>
      <w:tr w:rsidR="00CB3B11" w:rsidRPr="00C002C4" w:rsidTr="004217AC">
        <w:trPr>
          <w:gridAfter w:val="1"/>
          <w:wAfter w:w="12" w:type="dxa"/>
          <w:trHeight w:val="113"/>
          <w:tblHeader/>
        </w:trPr>
        <w:tc>
          <w:tcPr>
            <w:tcW w:w="691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4160" w:rsidRPr="00C002C4" w:rsidRDefault="007E4160" w:rsidP="001336F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фед</w:t>
            </w:r>
            <w:r w:rsidRPr="00C002C4">
              <w:rPr>
                <w:rFonts w:ascii="Times New Roman" w:hAnsi="Times New Roman" w:cs="Times New Roman"/>
              </w:rPr>
              <w:t>е</w:t>
            </w:r>
            <w:r w:rsidRPr="00C002C4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1275" w:type="dxa"/>
            <w:gridSpan w:val="4"/>
            <w:vAlign w:val="center"/>
          </w:tcPr>
          <w:p w:rsidR="007E4160" w:rsidRPr="00C002C4" w:rsidRDefault="007E4160" w:rsidP="001336F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02C4">
              <w:rPr>
                <w:rFonts w:ascii="Times New Roman" w:hAnsi="Times New Roman" w:cs="Times New Roman"/>
              </w:rPr>
              <w:t>вне-бюдже</w:t>
            </w:r>
            <w:r w:rsidRPr="00C002C4">
              <w:rPr>
                <w:rFonts w:ascii="Times New Roman" w:hAnsi="Times New Roman" w:cs="Times New Roman"/>
              </w:rPr>
              <w:t>т</w:t>
            </w:r>
            <w:r w:rsidRPr="00C002C4">
              <w:rPr>
                <w:rFonts w:ascii="Times New Roman" w:hAnsi="Times New Roman" w:cs="Times New Roman"/>
              </w:rPr>
              <w:t>ные</w:t>
            </w:r>
            <w:proofErr w:type="gramEnd"/>
            <w:r w:rsidRPr="00C002C4">
              <w:rPr>
                <w:rFonts w:ascii="Times New Roman" w:hAnsi="Times New Roman" w:cs="Times New Roman"/>
              </w:rPr>
              <w:t xml:space="preserve"> исто</w:t>
            </w:r>
            <w:r w:rsidRPr="00C002C4">
              <w:rPr>
                <w:rFonts w:ascii="Times New Roman" w:hAnsi="Times New Roman" w:cs="Times New Roman"/>
              </w:rPr>
              <w:t>ч</w:t>
            </w:r>
            <w:r w:rsidRPr="00C002C4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1982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CB3B11" w:rsidRPr="00C002C4" w:rsidTr="004217AC">
        <w:trPr>
          <w:gridAfter w:val="1"/>
          <w:wAfter w:w="12" w:type="dxa"/>
          <w:trHeight w:val="113"/>
          <w:tblHeader/>
        </w:trPr>
        <w:tc>
          <w:tcPr>
            <w:tcW w:w="691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6" w:type="dxa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11</w:t>
            </w:r>
          </w:p>
        </w:tc>
      </w:tr>
      <w:tr w:rsidR="00CB3B11" w:rsidRPr="00C002C4" w:rsidTr="004217AC">
        <w:trPr>
          <w:gridAfter w:val="1"/>
          <w:wAfter w:w="12" w:type="dxa"/>
          <w:trHeight w:val="350"/>
        </w:trPr>
        <w:tc>
          <w:tcPr>
            <w:tcW w:w="691" w:type="dxa"/>
            <w:shd w:val="clear" w:color="auto" w:fill="auto"/>
          </w:tcPr>
          <w:p w:rsidR="002C450B" w:rsidRPr="00C002C4" w:rsidRDefault="002C450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28" w:type="dxa"/>
            <w:gridSpan w:val="18"/>
            <w:shd w:val="clear" w:color="auto" w:fill="auto"/>
          </w:tcPr>
          <w:p w:rsidR="00D468DD" w:rsidRPr="00C002C4" w:rsidRDefault="002C450B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 xml:space="preserve">Организация и обеспечение </w:t>
            </w:r>
            <w:r w:rsidR="00BB6187">
              <w:rPr>
                <w:rFonts w:ascii="Times New Roman" w:hAnsi="Times New Roman" w:cs="Times New Roman"/>
              </w:rPr>
              <w:t>деятельности учреждений культуры</w:t>
            </w: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отдела культуры</w:t>
            </w:r>
          </w:p>
        </w:tc>
        <w:tc>
          <w:tcPr>
            <w:tcW w:w="714" w:type="dxa"/>
            <w:vMerge w:val="restart"/>
          </w:tcPr>
          <w:p w:rsidR="003E4EA6" w:rsidRPr="00CF0FD5" w:rsidRDefault="003E4EA6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F0FD5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CF0FD5" w:rsidRDefault="003E4EA6" w:rsidP="00C62F8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2 170,7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CF0FD5" w:rsidRDefault="003E4EA6" w:rsidP="00C62F8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2 170,7</w:t>
            </w:r>
          </w:p>
        </w:tc>
        <w:tc>
          <w:tcPr>
            <w:tcW w:w="992" w:type="dxa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3E4EA6" w:rsidRPr="00CF0FD5" w:rsidRDefault="003E4EA6" w:rsidP="002741DE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Развитие и м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дернизация о</w:t>
            </w:r>
            <w:r w:rsidRPr="00CF0FD5">
              <w:rPr>
                <w:rFonts w:ascii="Times New Roman" w:hAnsi="Times New Roman" w:cs="Times New Roman"/>
              </w:rPr>
              <w:t>т</w:t>
            </w:r>
            <w:r w:rsidRPr="00CF0FD5">
              <w:rPr>
                <w:rFonts w:ascii="Times New Roman" w:hAnsi="Times New Roman" w:cs="Times New Roman"/>
              </w:rPr>
              <w:t>расли в муниц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>пальном образ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вании Ленингра</w:t>
            </w:r>
            <w:r w:rsidRPr="00CF0FD5">
              <w:rPr>
                <w:rFonts w:ascii="Times New Roman" w:hAnsi="Times New Roman" w:cs="Times New Roman"/>
              </w:rPr>
              <w:t>д</w:t>
            </w:r>
            <w:r w:rsidRPr="00CF0FD5">
              <w:rPr>
                <w:rFonts w:ascii="Times New Roman" w:hAnsi="Times New Roman" w:cs="Times New Roman"/>
              </w:rPr>
              <w:t>ский муниц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пальный округ </w:t>
            </w:r>
            <w:r w:rsidRPr="00CF0FD5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  <w:p w:rsidR="003E4EA6" w:rsidRPr="00CF0FD5" w:rsidRDefault="003E4EA6" w:rsidP="002741DE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lastRenderedPageBreak/>
              <w:t>Отдел культ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ры админ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>Лени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градского 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 xml:space="preserve">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</w:p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002C4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0519D4" w:rsidRDefault="003E4EA6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0519D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992" w:type="dxa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002C4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F07593" w:rsidRDefault="00A85F6A" w:rsidP="009C25F9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F07593" w:rsidRDefault="00A85F6A" w:rsidP="009C25F9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992" w:type="dxa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Default="003E4EA6" w:rsidP="003E4EA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F07593" w:rsidRDefault="00A85F6A" w:rsidP="00A24D15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F07593" w:rsidRDefault="00A85F6A" w:rsidP="00A24D1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992" w:type="dxa"/>
            <w:shd w:val="clear" w:color="auto" w:fill="auto"/>
          </w:tcPr>
          <w:p w:rsidR="003E4EA6" w:rsidRPr="00CC548E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832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Default="003E4EA6" w:rsidP="003E4EA6">
            <w:pPr>
              <w:ind w:left="-57" w:right="-57" w:hanging="14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F07593" w:rsidRDefault="00F07593" w:rsidP="00A24D15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7 089,5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F07593" w:rsidRDefault="00F07593" w:rsidP="00A24D1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7 089,5</w:t>
            </w:r>
          </w:p>
        </w:tc>
        <w:tc>
          <w:tcPr>
            <w:tcW w:w="992" w:type="dxa"/>
            <w:shd w:val="clear" w:color="auto" w:fill="auto"/>
          </w:tcPr>
          <w:p w:rsidR="003E4EA6" w:rsidRPr="00CC548E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523566" w:rsidRPr="00CF0FD5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МБУ ДОД ДМШ ст. Ленинградской, МБУ ДО ДШИ ст. Крыло</w:t>
            </w:r>
            <w:r w:rsidRPr="00CF0FD5">
              <w:rPr>
                <w:rFonts w:ascii="Times New Roman" w:hAnsi="Times New Roman" w:cs="Times New Roman"/>
              </w:rPr>
              <w:t>в</w:t>
            </w:r>
            <w:r w:rsidRPr="00CF0FD5">
              <w:rPr>
                <w:rFonts w:ascii="Times New Roman" w:hAnsi="Times New Roman" w:cs="Times New Roman"/>
              </w:rPr>
              <w:t>ской, МБУ ДОД ДХШ станицы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 (в ра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ках выполнения м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ниципального зад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ния 1)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F0FD5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68 701,7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514DC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68 701,7</w:t>
            </w:r>
          </w:p>
        </w:tc>
        <w:tc>
          <w:tcPr>
            <w:tcW w:w="992" w:type="dxa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523566" w:rsidRPr="00CF0FD5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обеспечение де</w:t>
            </w:r>
            <w:r w:rsidRPr="00CF0FD5">
              <w:rPr>
                <w:rFonts w:ascii="Times New Roman" w:hAnsi="Times New Roman" w:cs="Times New Roman"/>
              </w:rPr>
              <w:t>я</w:t>
            </w:r>
            <w:r w:rsidRPr="00CF0FD5">
              <w:rPr>
                <w:rFonts w:ascii="Times New Roman" w:hAnsi="Times New Roman" w:cs="Times New Roman"/>
              </w:rPr>
              <w:t>тельности учр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23566" w:rsidRPr="00CF0FD5" w:rsidRDefault="00523566" w:rsidP="00FB3A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Отдел культ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ры админ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нинградского </w:t>
            </w:r>
            <w:r w:rsidRPr="00CF0FD5">
              <w:rPr>
                <w:rFonts w:ascii="Times New Roman" w:hAnsi="Times New Roman" w:cs="Times New Roman"/>
              </w:rPr>
              <w:t>муниципал</w:t>
            </w:r>
            <w:r w:rsidRPr="00CF0FD5">
              <w:rPr>
                <w:rFonts w:ascii="Times New Roman" w:hAnsi="Times New Roman" w:cs="Times New Roman"/>
              </w:rPr>
              <w:t>ь</w:t>
            </w:r>
            <w:r w:rsidRPr="00CF0FD5">
              <w:rPr>
                <w:rFonts w:ascii="Times New Roman" w:hAnsi="Times New Roman" w:cs="Times New Roman"/>
              </w:rPr>
              <w:t xml:space="preserve">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CF0FD5">
              <w:rPr>
                <w:rFonts w:ascii="Times New Roman" w:hAnsi="Times New Roman" w:cs="Times New Roman"/>
              </w:rPr>
              <w:t>, МБУ ДОД ДМШ ст.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нинградской, МБУ ДО ДШИ ст. Крыловской, МБУ ДОД ДХШ ст.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</w:t>
            </w: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70 506,6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70 506,6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3F28BD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73 326,0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3F28BD" w:rsidP="006F142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73 326,0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67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5235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3F28BD" w:rsidP="00523566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76 259,0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3F28BD" w:rsidP="00523566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76 259,0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3105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3F28BD" w:rsidP="00523566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523566"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Default="00F07593" w:rsidP="00F07593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288 793,3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Default="00F07593" w:rsidP="009858C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288 793,3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523566" w:rsidRPr="00C002C4" w:rsidRDefault="00523566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C002C4">
              <w:rPr>
                <w:rFonts w:ascii="Times New Roman" w:hAnsi="Times New Roman" w:cs="Times New Roman"/>
                <w:color w:val="000000"/>
              </w:rPr>
              <w:t>с</w:t>
            </w:r>
            <w:r w:rsidRPr="00C002C4">
              <w:rPr>
                <w:rFonts w:ascii="Times New Roman" w:hAnsi="Times New Roman" w:cs="Times New Roman"/>
                <w:color w:val="000000"/>
              </w:rPr>
              <w:t>печение деятельности МБУ</w:t>
            </w:r>
            <w:r>
              <w:rPr>
                <w:rFonts w:ascii="Times New Roman" w:hAnsi="Times New Roman" w:cs="Times New Roman"/>
                <w:color w:val="000000"/>
              </w:rPr>
              <w:t>К «Центр тво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чества и искусства» </w:t>
            </w:r>
          </w:p>
        </w:tc>
        <w:tc>
          <w:tcPr>
            <w:tcW w:w="714" w:type="dxa"/>
            <w:vMerge w:val="restart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117 725,3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117 725,3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23566" w:rsidRPr="00C002C4" w:rsidRDefault="00523566" w:rsidP="00D8574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D75FF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8D75FF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D75FF">
              <w:rPr>
                <w:rFonts w:ascii="Times New Roman" w:hAnsi="Times New Roman" w:cs="Times New Roman"/>
                <w:color w:val="000000"/>
              </w:rPr>
              <w:t xml:space="preserve"> админ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Лениг-радского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D75FF">
              <w:rPr>
                <w:rFonts w:ascii="Times New Roman" w:hAnsi="Times New Roman" w:cs="Times New Roman"/>
                <w:color w:val="000000"/>
              </w:rPr>
              <w:t>мун</w:t>
            </w:r>
            <w:r w:rsidRPr="008D75FF">
              <w:rPr>
                <w:rFonts w:ascii="Times New Roman" w:hAnsi="Times New Roman" w:cs="Times New Roman"/>
                <w:color w:val="000000"/>
              </w:rPr>
              <w:t>и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 w:rsidRPr="00B4376A">
              <w:rPr>
                <w:rFonts w:ascii="Times New Roman" w:hAnsi="Times New Roman" w:cs="Times New Roman"/>
                <w:color w:val="000000"/>
              </w:rPr>
              <w:t>, МБУК «Центр творч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ства и искус-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ства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121 427,4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121 427,4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A85F6A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126 232,0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A85F6A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126 232,0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23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A85F6A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131 281,8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A85F6A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131 281,8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24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523566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F07593" w:rsidP="00523566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496 666,5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F07593" w:rsidP="00523566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496 666,5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1.4.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 xml:space="preserve">печение деятельности </w:t>
            </w:r>
            <w:r w:rsidRPr="00B4376A">
              <w:rPr>
                <w:rFonts w:ascii="Times New Roman" w:hAnsi="Times New Roman" w:cs="Times New Roman"/>
                <w:color w:val="000000"/>
              </w:rPr>
              <w:t>МКУ «Центр обесп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 w:rsidRPr="00B4376A">
              <w:rPr>
                <w:rFonts w:ascii="Times New Roman" w:hAnsi="Times New Roman" w:cs="Times New Roman"/>
                <w:color w:val="000000"/>
              </w:rPr>
              <w:t>чения деятельности учреждений культуры</w:t>
            </w:r>
          </w:p>
        </w:tc>
        <w:tc>
          <w:tcPr>
            <w:tcW w:w="714" w:type="dxa"/>
            <w:vMerge w:val="restart"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52 118,0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52 118,0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C002C4" w:rsidRDefault="008C59CD" w:rsidP="0011525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D75FF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8D75FF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D75F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админст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Лениг-радского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D75FF">
              <w:rPr>
                <w:rFonts w:ascii="Times New Roman" w:hAnsi="Times New Roman" w:cs="Times New Roman"/>
                <w:color w:val="000000"/>
              </w:rPr>
              <w:t>м</w:t>
            </w:r>
            <w:r w:rsidRPr="008D75FF">
              <w:rPr>
                <w:rFonts w:ascii="Times New Roman" w:hAnsi="Times New Roman" w:cs="Times New Roman"/>
                <w:color w:val="000000"/>
              </w:rPr>
              <w:t>у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ниципального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 w:rsidRPr="00B4376A">
              <w:rPr>
                <w:rFonts w:ascii="Times New Roman" w:hAnsi="Times New Roman" w:cs="Times New Roman"/>
                <w:color w:val="000000"/>
              </w:rPr>
              <w:t>, МКУ «Центр обе</w:t>
            </w:r>
            <w:r w:rsidRPr="00B4376A">
              <w:rPr>
                <w:rFonts w:ascii="Times New Roman" w:hAnsi="Times New Roman" w:cs="Times New Roman"/>
                <w:color w:val="000000"/>
              </w:rPr>
              <w:t>с</w:t>
            </w:r>
            <w:r w:rsidRPr="00B4376A">
              <w:rPr>
                <w:rFonts w:ascii="Times New Roman" w:hAnsi="Times New Roman" w:cs="Times New Roman"/>
                <w:color w:val="000000"/>
              </w:rPr>
              <w:t>печения де</w:t>
            </w:r>
            <w:r w:rsidRPr="00B4376A">
              <w:rPr>
                <w:rFonts w:ascii="Times New Roman" w:hAnsi="Times New Roman" w:cs="Times New Roman"/>
                <w:color w:val="000000"/>
              </w:rPr>
              <w:t>я</w:t>
            </w:r>
            <w:r w:rsidRPr="00B4376A">
              <w:rPr>
                <w:rFonts w:ascii="Times New Roman" w:hAnsi="Times New Roman" w:cs="Times New Roman"/>
                <w:color w:val="000000"/>
              </w:rPr>
              <w:t>тельности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53 221,9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53 221,9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F07593" w:rsidRDefault="003F28BD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F07593" w:rsidRDefault="003F28BD" w:rsidP="00253BF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F07593" w:rsidRDefault="003F28BD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F07593" w:rsidRDefault="003F28BD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898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F07593" w:rsidP="008C59CD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211 712,5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F07593" w:rsidP="008C59CD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211 712,5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Pr="00C002C4" w:rsidRDefault="008C59CD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Pr="00CF0FD5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МКУ «</w:t>
            </w:r>
            <w:r>
              <w:rPr>
                <w:rFonts w:ascii="Times New Roman" w:hAnsi="Times New Roman" w:cs="Times New Roman"/>
              </w:rPr>
              <w:t>МЦРК</w:t>
            </w:r>
            <w:r w:rsidRPr="00CF0FD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4" w:type="dxa"/>
            <w:vMerge w:val="restart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7 577,4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7 577,4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CF0FD5">
              <w:rPr>
                <w:rFonts w:ascii="Times New Roman" w:hAnsi="Times New Roman" w:cs="Times New Roman"/>
              </w:rPr>
              <w:t>Развитие и м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дернизация о</w:t>
            </w:r>
            <w:r w:rsidRPr="00CF0FD5">
              <w:rPr>
                <w:rFonts w:ascii="Times New Roman" w:hAnsi="Times New Roman" w:cs="Times New Roman"/>
              </w:rPr>
              <w:t>т</w:t>
            </w:r>
            <w:r w:rsidRPr="00CF0FD5">
              <w:rPr>
                <w:rFonts w:ascii="Times New Roman" w:hAnsi="Times New Roman" w:cs="Times New Roman"/>
              </w:rPr>
              <w:t>расли культуры,</w:t>
            </w:r>
            <w:r w:rsidRPr="00CF0FD5">
              <w:t xml:space="preserve"> </w:t>
            </w:r>
            <w:r w:rsidRPr="00CF0FD5">
              <w:rPr>
                <w:rFonts w:ascii="Times New Roman" w:hAnsi="Times New Roman" w:cs="Times New Roman"/>
              </w:rPr>
              <w:t>обеспечение ко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пьютерной те</w:t>
            </w:r>
            <w:r w:rsidRPr="00CF0FD5">
              <w:rPr>
                <w:rFonts w:ascii="Times New Roman" w:hAnsi="Times New Roman" w:cs="Times New Roman"/>
              </w:rPr>
              <w:t>х</w:t>
            </w:r>
            <w:r w:rsidRPr="00CF0FD5">
              <w:rPr>
                <w:rFonts w:ascii="Times New Roman" w:hAnsi="Times New Roman" w:cs="Times New Roman"/>
              </w:rPr>
              <w:t>никой, оборуд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ванием, оргте</w:t>
            </w:r>
            <w:r w:rsidRPr="00CF0FD5">
              <w:rPr>
                <w:rFonts w:ascii="Times New Roman" w:hAnsi="Times New Roman" w:cs="Times New Roman"/>
              </w:rPr>
              <w:t>х</w:t>
            </w:r>
            <w:r w:rsidRPr="00CF0FD5">
              <w:rPr>
                <w:rFonts w:ascii="Times New Roman" w:hAnsi="Times New Roman" w:cs="Times New Roman"/>
              </w:rPr>
              <w:t>никой, фото-, аудио- и виде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техникой, звук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вым, проекцио</w:t>
            </w:r>
            <w:r w:rsidRPr="00CF0FD5">
              <w:rPr>
                <w:rFonts w:ascii="Times New Roman" w:hAnsi="Times New Roman" w:cs="Times New Roman"/>
              </w:rPr>
              <w:t>н</w:t>
            </w:r>
            <w:r w:rsidRPr="00CF0FD5">
              <w:rPr>
                <w:rFonts w:ascii="Times New Roman" w:hAnsi="Times New Roman" w:cs="Times New Roman"/>
              </w:rPr>
              <w:lastRenderedPageBreak/>
              <w:t>ным оборудов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нием, аксессу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рами к ним, ко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плектующими и наборами дет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лей, програм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ным обеспечение мебелью.</w:t>
            </w:r>
            <w:proofErr w:type="gramEnd"/>
          </w:p>
          <w:p w:rsidR="008C59CD" w:rsidRPr="00CF0FD5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CF0FD5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proofErr w:type="gramStart"/>
            <w:r w:rsidRPr="00CF0FD5">
              <w:rPr>
                <w:rFonts w:ascii="Times New Roman" w:hAnsi="Times New Roman" w:cs="Times New Roman"/>
              </w:rPr>
              <w:t>культу-</w:t>
            </w:r>
            <w:proofErr w:type="spellStart"/>
            <w:r w:rsidRPr="00CF0FD5">
              <w:rPr>
                <w:rFonts w:ascii="Times New Roman" w:hAnsi="Times New Roman" w:cs="Times New Roman"/>
              </w:rPr>
              <w:t>ры</w:t>
            </w:r>
            <w:proofErr w:type="spellEnd"/>
            <w:proofErr w:type="gramEnd"/>
            <w:r w:rsidRPr="00CF0F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0FD5">
              <w:rPr>
                <w:rFonts w:ascii="Times New Roman" w:hAnsi="Times New Roman" w:cs="Times New Roman"/>
              </w:rPr>
              <w:t>адми</w:t>
            </w:r>
            <w:r>
              <w:rPr>
                <w:rFonts w:ascii="Times New Roman" w:hAnsi="Times New Roman" w:cs="Times New Roman"/>
              </w:rPr>
              <w:t>-</w:t>
            </w:r>
            <w:r w:rsidRPr="00CF0FD5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трации</w:t>
            </w:r>
            <w:proofErr w:type="spellEnd"/>
            <w:r w:rsidRPr="00CF0FD5">
              <w:rPr>
                <w:rFonts w:ascii="Times New Roman" w:hAnsi="Times New Roman" w:cs="Times New Roman"/>
              </w:rPr>
              <w:t xml:space="preserve">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</w:t>
            </w:r>
            <w:r>
              <w:rPr>
                <w:rFonts w:ascii="Times New Roman" w:hAnsi="Times New Roman" w:cs="Times New Roman"/>
              </w:rPr>
              <w:t>ого</w:t>
            </w:r>
            <w:r w:rsidRPr="00CF0FD5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CF0FD5">
              <w:rPr>
                <w:rFonts w:ascii="Times New Roman" w:hAnsi="Times New Roman" w:cs="Times New Roman"/>
              </w:rPr>
              <w:t xml:space="preserve"> округ</w:t>
            </w:r>
            <w:r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 xml:space="preserve">, МКУ </w:t>
            </w:r>
            <w:r>
              <w:rPr>
                <w:rFonts w:ascii="Times New Roman" w:hAnsi="Times New Roman" w:cs="Times New Roman"/>
              </w:rPr>
              <w:t>«МЦРК</w:t>
            </w:r>
            <w:r w:rsidRPr="00CF0FD5">
              <w:rPr>
                <w:rFonts w:ascii="Times New Roman" w:hAnsi="Times New Roman" w:cs="Times New Roman"/>
              </w:rPr>
              <w:t>»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7B3DE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7B3DE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3F28B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7 323,6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3F28B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3F28BD" w:rsidP="008C59CD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3F28BD" w:rsidP="008C59CD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898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2C7CFD" w:rsidP="007B3DE5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29 548,2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2C7CFD" w:rsidP="007B3DE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29 548,2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C0E9D"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proofErr w:type="spellStart"/>
            <w:proofErr w:type="gramStart"/>
            <w:r w:rsidRPr="00AC0E9D">
              <w:rPr>
                <w:rFonts w:ascii="Times New Roman" w:hAnsi="Times New Roman" w:cs="Times New Roman"/>
                <w:color w:val="000000"/>
              </w:rPr>
              <w:t>обес</w:t>
            </w:r>
            <w:proofErr w:type="spellEnd"/>
            <w:r w:rsidRPr="00AC0E9D">
              <w:rPr>
                <w:rFonts w:ascii="Times New Roman" w:hAnsi="Times New Roman" w:cs="Times New Roman"/>
                <w:color w:val="000000"/>
              </w:rPr>
              <w:t>-печение</w:t>
            </w:r>
            <w:proofErr w:type="gramEnd"/>
            <w:r w:rsidRPr="00AC0E9D">
              <w:rPr>
                <w:rFonts w:ascii="Times New Roman" w:hAnsi="Times New Roman" w:cs="Times New Roman"/>
                <w:color w:val="000000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кинотеатр «Горн» </w:t>
            </w:r>
            <w:r w:rsidRPr="00AC0E9D">
              <w:rPr>
                <w:rFonts w:ascii="Times New Roman" w:hAnsi="Times New Roman" w:cs="Times New Roman"/>
                <w:color w:val="000000"/>
              </w:rPr>
              <w:t xml:space="preserve"> (в рамках выполнения муниц</w:t>
            </w:r>
            <w:r w:rsidRPr="00AC0E9D">
              <w:rPr>
                <w:rFonts w:ascii="Times New Roman" w:hAnsi="Times New Roman" w:cs="Times New Roman"/>
                <w:color w:val="000000"/>
              </w:rPr>
              <w:t>и</w:t>
            </w:r>
            <w:r w:rsidRPr="00AC0E9D">
              <w:rPr>
                <w:rFonts w:ascii="Times New Roman" w:hAnsi="Times New Roman" w:cs="Times New Roman"/>
                <w:color w:val="000000"/>
              </w:rPr>
              <w:t>пального задания)</w:t>
            </w:r>
          </w:p>
        </w:tc>
        <w:tc>
          <w:tcPr>
            <w:tcW w:w="714" w:type="dxa"/>
            <w:vMerge w:val="restart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9 425,1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9 425,1</w:t>
            </w:r>
          </w:p>
        </w:tc>
        <w:tc>
          <w:tcPr>
            <w:tcW w:w="992" w:type="dxa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FB3A61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B3A61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FB3A61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FB3A61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FB3A6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3A61">
              <w:rPr>
                <w:rFonts w:ascii="Times New Roman" w:hAnsi="Times New Roman" w:cs="Times New Roman"/>
                <w:color w:val="000000"/>
              </w:rPr>
              <w:t>админи-страции</w:t>
            </w:r>
            <w:proofErr w:type="spellEnd"/>
            <w:r w:rsidRPr="00FB3A61"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 w:rsidRPr="00FB3A61">
              <w:rPr>
                <w:rFonts w:ascii="Times New Roman" w:hAnsi="Times New Roman" w:cs="Times New Roman"/>
                <w:color w:val="000000"/>
              </w:rPr>
              <w:t>н</w:t>
            </w:r>
            <w:r w:rsidRPr="00FB3A61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FB3A61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C59CD" w:rsidRPr="00EC5F2E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720AD2">
              <w:rPr>
                <w:rFonts w:ascii="Times New Roman" w:hAnsi="Times New Roman" w:cs="Times New Roman"/>
                <w:color w:val="000000"/>
              </w:rPr>
              <w:t>МБУК кинот</w:t>
            </w:r>
            <w:r w:rsidRPr="00720AD2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атр «Горн» 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9 835,0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9 835,0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792233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10 228,4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7621A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10 228,4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242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7621AD" w:rsidP="00C85E97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C85E97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792233" w:rsidP="00C85E9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 xml:space="preserve">9 </w:t>
            </w:r>
            <w:r w:rsidR="00C85E97">
              <w:rPr>
                <w:rFonts w:ascii="Times New Roman" w:hAnsi="Times New Roman" w:cs="Times New Roman"/>
              </w:rPr>
              <w:t>83</w:t>
            </w:r>
            <w:r w:rsidRPr="002C7CFD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1398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2C7CFD" w:rsidP="008C59CD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39 716,9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2C7CFD" w:rsidP="008C59CD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39 716,9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EC5F2E" w:rsidRDefault="00A41E17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EC5F2E">
              <w:rPr>
                <w:rFonts w:ascii="Times New Roman" w:hAnsi="Times New Roman" w:cs="Times New Roman"/>
                <w:color w:val="000000"/>
              </w:rPr>
              <w:t>с</w:t>
            </w:r>
            <w:r w:rsidRPr="00EC5F2E">
              <w:rPr>
                <w:rFonts w:ascii="Times New Roman" w:hAnsi="Times New Roman" w:cs="Times New Roman"/>
                <w:color w:val="000000"/>
              </w:rPr>
              <w:t>печение деятельности МБУК «ЛБ» (в ра</w:t>
            </w:r>
            <w:r w:rsidRPr="00EC5F2E">
              <w:rPr>
                <w:rFonts w:ascii="Times New Roman" w:hAnsi="Times New Roman" w:cs="Times New Roman"/>
                <w:color w:val="000000"/>
              </w:rPr>
              <w:t>м</w:t>
            </w:r>
            <w:r w:rsidRPr="00EC5F2E">
              <w:rPr>
                <w:rFonts w:ascii="Times New Roman" w:hAnsi="Times New Roman" w:cs="Times New Roman"/>
                <w:color w:val="000000"/>
              </w:rPr>
              <w:t>ках выполнения м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ниципального зад</w:t>
            </w:r>
            <w:r w:rsidRPr="00EC5F2E">
              <w:rPr>
                <w:rFonts w:ascii="Times New Roman" w:hAnsi="Times New Roman" w:cs="Times New Roman"/>
                <w:color w:val="000000"/>
              </w:rPr>
              <w:t>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ния) </w:t>
            </w:r>
          </w:p>
        </w:tc>
        <w:tc>
          <w:tcPr>
            <w:tcW w:w="714" w:type="dxa"/>
            <w:vMerge w:val="restart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38 754,8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E52F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38 754,8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A41E17" w:rsidRPr="00C002C4" w:rsidRDefault="00A41E17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40 223,6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40 223,6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41 599,6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41 599,6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A85F6A" w:rsidP="003D349F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39 999,6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3D349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39 999,6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15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2C7CFD" w:rsidP="003D349F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160 577,6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2C7CFD" w:rsidP="003D349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160 577,6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337"/>
        </w:trPr>
        <w:tc>
          <w:tcPr>
            <w:tcW w:w="691" w:type="dxa"/>
            <w:vMerge w:val="restart"/>
            <w:shd w:val="clear" w:color="auto" w:fill="auto"/>
          </w:tcPr>
          <w:p w:rsidR="00A41E17" w:rsidRPr="000549C4" w:rsidRDefault="00A41E17" w:rsidP="00EE7C0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C002C4" w:rsidRDefault="00A41E17" w:rsidP="00EE7C0C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Комплектование и обеспечение сохра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ности библиотечных фондов библиотек МБУК «ЛБ» </w:t>
            </w:r>
          </w:p>
        </w:tc>
        <w:tc>
          <w:tcPr>
            <w:tcW w:w="714" w:type="dxa"/>
            <w:vMerge w:val="restart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D93B0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8E7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1832,8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EE7C0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240,3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Приобретение книг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«ЛБ»</w:t>
            </w:r>
          </w:p>
          <w:p w:rsidR="00A41E17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8</w:t>
            </w:r>
            <w:r w:rsidRPr="000519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245,4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62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792233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294,9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992" w:type="dxa"/>
            <w:shd w:val="clear" w:color="auto" w:fill="auto"/>
          </w:tcPr>
          <w:p w:rsidR="00A41E17" w:rsidRPr="002C7CFD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259,5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C865A0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EE7C0C"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29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2C7CFD" w:rsidP="000519D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2 646,9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2C7CFD" w:rsidP="000519D4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1 901,7</w:t>
            </w:r>
          </w:p>
        </w:tc>
        <w:tc>
          <w:tcPr>
            <w:tcW w:w="992" w:type="dxa"/>
            <w:shd w:val="clear" w:color="auto" w:fill="auto"/>
          </w:tcPr>
          <w:p w:rsidR="00A41E17" w:rsidRDefault="00A41E17" w:rsidP="00C865A0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Default="002C7CFD" w:rsidP="00EE7C0C"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745,2</w:t>
            </w:r>
          </w:p>
        </w:tc>
        <w:tc>
          <w:tcPr>
            <w:tcW w:w="1275" w:type="dxa"/>
            <w:gridSpan w:val="4"/>
          </w:tcPr>
          <w:p w:rsidR="00A41E17" w:rsidRDefault="00A41E17" w:rsidP="00791DCA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720AD2" w:rsidRPr="00C002C4" w:rsidRDefault="00720AD2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="0046320D">
              <w:rPr>
                <w:rFonts w:ascii="Times New Roman" w:hAnsi="Times New Roman" w:cs="Times New Roman"/>
                <w:color w:val="000000"/>
              </w:rPr>
              <w:t>9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C002C4">
              <w:rPr>
                <w:rFonts w:ascii="Times New Roman" w:hAnsi="Times New Roman" w:cs="Times New Roman"/>
                <w:color w:val="000000"/>
              </w:rPr>
              <w:t>с</w:t>
            </w:r>
            <w:r w:rsidRPr="00C002C4">
              <w:rPr>
                <w:rFonts w:ascii="Times New Roman" w:hAnsi="Times New Roman" w:cs="Times New Roman"/>
                <w:color w:val="000000"/>
              </w:rPr>
              <w:t>печение деятельности МБУК «Историко-краеведческий музей» (в рамках выполнения муниципального з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дания – 1)</w:t>
            </w:r>
          </w:p>
        </w:tc>
        <w:tc>
          <w:tcPr>
            <w:tcW w:w="714" w:type="dxa"/>
            <w:vMerge w:val="restart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0519D4" w:rsidRDefault="009858CF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</w:t>
            </w:r>
            <w:r w:rsidR="003D349F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8</w:t>
            </w:r>
            <w:r w:rsidR="00854D47" w:rsidRPr="000519D4">
              <w:rPr>
                <w:rFonts w:ascii="Times New Roman" w:hAnsi="Times New Roman" w:cs="Times New Roman"/>
              </w:rPr>
              <w:t>82</w:t>
            </w:r>
            <w:r w:rsidRPr="000519D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0519D4" w:rsidRDefault="009858CF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</w:t>
            </w:r>
            <w:r w:rsidR="003D349F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8</w:t>
            </w:r>
            <w:r w:rsidR="00854D47" w:rsidRPr="000519D4">
              <w:rPr>
                <w:rFonts w:ascii="Times New Roman" w:hAnsi="Times New Roman" w:cs="Times New Roman"/>
              </w:rPr>
              <w:t>82</w:t>
            </w:r>
            <w:r w:rsidRPr="000519D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«Историк</w:t>
            </w:r>
            <w:proofErr w:type="gramStart"/>
            <w:r w:rsidRPr="00C002C4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C002C4">
              <w:rPr>
                <w:rFonts w:ascii="Times New Roman" w:hAnsi="Times New Roman" w:cs="Times New Roman"/>
                <w:color w:val="000000"/>
              </w:rPr>
              <w:t xml:space="preserve"> краеведческий музей»</w:t>
            </w: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720AD2" w:rsidRPr="00C002C4" w:rsidRDefault="00720AD2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0519D4" w:rsidRDefault="003D349F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8 070,3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0519D4" w:rsidRDefault="003D349F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720AD2" w:rsidRPr="00C002C4" w:rsidRDefault="00720AD2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8 393,1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8 393,1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A85F6A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A85F6A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992" w:type="dxa"/>
            <w:shd w:val="clear" w:color="auto" w:fill="auto"/>
          </w:tcPr>
          <w:p w:rsidR="00BB15CB" w:rsidRPr="00C002C4" w:rsidRDefault="00BB15CB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Pr="00C002C4" w:rsidRDefault="00BB15CB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25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B15CB" w:rsidRPr="00C002C4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06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A41E17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2C7CFD" w:rsidRDefault="002C7CFD" w:rsidP="00854D47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32 416,3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2C7CFD" w:rsidRDefault="002C7CFD" w:rsidP="00854D47"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32 416,3</w:t>
            </w:r>
          </w:p>
        </w:tc>
        <w:tc>
          <w:tcPr>
            <w:tcW w:w="992" w:type="dxa"/>
            <w:shd w:val="clear" w:color="auto" w:fill="auto"/>
          </w:tcPr>
          <w:p w:rsidR="001028F1" w:rsidRDefault="001028F1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028F1" w:rsidRDefault="001028F1" w:rsidP="00DC1D03">
            <w:pPr>
              <w:ind w:left="-57" w:right="-57" w:hanging="3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88"/>
        </w:trPr>
        <w:tc>
          <w:tcPr>
            <w:tcW w:w="691" w:type="dxa"/>
            <w:vMerge w:val="restart"/>
            <w:shd w:val="clear" w:color="auto" w:fill="auto"/>
          </w:tcPr>
          <w:p w:rsidR="001028F1" w:rsidRPr="00C002C4" w:rsidRDefault="001028F1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6320D">
              <w:rPr>
                <w:rFonts w:ascii="Times New Roman" w:hAnsi="Times New Roman" w:cs="Times New Roman"/>
                <w:color w:val="000000"/>
              </w:rPr>
              <w:t>0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1028F1" w:rsidRPr="00C002C4" w:rsidRDefault="00EE7C0C" w:rsidP="00EE7C0C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и у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креплени</w:t>
            </w:r>
            <w:r w:rsidR="001028F1"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материально-технической базы, </w:t>
            </w:r>
            <w:r>
              <w:rPr>
                <w:rFonts w:ascii="Times New Roman" w:hAnsi="Times New Roman" w:cs="Times New Roman"/>
                <w:color w:val="000000"/>
              </w:rPr>
              <w:t>в том числе приобрет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ние автотранспорта (автобусы, микроа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тобусы) 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оснащени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муниц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и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пальных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и (или) де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ских музыкальных школ, художестве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ных школ, школ и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кусств, домов детск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го творчества, фун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ции и полномочия учредителя, в отн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шении которых ос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ществляют органы местного самоупра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ления муниципал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t>ных образований Краснодарского края</w:t>
            </w:r>
          </w:p>
        </w:tc>
        <w:tc>
          <w:tcPr>
            <w:tcW w:w="714" w:type="dxa"/>
            <w:vMerge w:val="restart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D93B0C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70431,4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D93B0C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</w:t>
            </w:r>
            <w:r w:rsid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547,9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476C90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60413,7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8E720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</w:t>
            </w:r>
            <w:r w:rsidR="000519D4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469,8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1028F1" w:rsidRPr="00C002C4" w:rsidRDefault="001028F1" w:rsidP="006F17F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Приобретение музыкальных и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>струментов, об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рудования, уче</w:t>
            </w:r>
            <w:r w:rsidRPr="00C002C4">
              <w:rPr>
                <w:rFonts w:ascii="Times New Roman" w:hAnsi="Times New Roman" w:cs="Times New Roman"/>
                <w:color w:val="000000"/>
              </w:rPr>
              <w:t>б</w:t>
            </w:r>
            <w:r w:rsidRPr="00C002C4">
              <w:rPr>
                <w:rFonts w:ascii="Times New Roman" w:hAnsi="Times New Roman" w:cs="Times New Roman"/>
                <w:color w:val="000000"/>
              </w:rPr>
              <w:t>ных материалов</w:t>
            </w:r>
            <w:r>
              <w:rPr>
                <w:rFonts w:ascii="Times New Roman" w:hAnsi="Times New Roman" w:cs="Times New Roman"/>
                <w:color w:val="000000"/>
              </w:rPr>
              <w:t>, оформление зр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тельного зала, сцен 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Лени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>градской</w:t>
            </w:r>
            <w:r>
              <w:rPr>
                <w:rFonts w:ascii="Times New Roman" w:hAnsi="Times New Roman" w:cs="Times New Roman"/>
                <w:color w:val="000000"/>
              </w:rPr>
              <w:t>, учр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ждений культуры,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творчества и и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кусства»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1028F1" w:rsidRPr="00C002C4" w:rsidRDefault="001028F1" w:rsidP="006F17F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 xml:space="preserve">МБУ ДОД ДМШ ст. </w:t>
            </w:r>
            <w:proofErr w:type="gramStart"/>
            <w:r w:rsidRPr="00C002C4">
              <w:rPr>
                <w:rFonts w:ascii="Times New Roman" w:hAnsi="Times New Roman" w:cs="Times New Roman"/>
                <w:color w:val="000000"/>
              </w:rPr>
              <w:t>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творчества и ис</w:t>
            </w:r>
            <w:r w:rsidR="006F17F9">
              <w:rPr>
                <w:rFonts w:ascii="Times New Roman" w:hAnsi="Times New Roman" w:cs="Times New Roman"/>
                <w:color w:val="000000"/>
              </w:rPr>
              <w:t>кус</w:t>
            </w:r>
            <w:r>
              <w:rPr>
                <w:rFonts w:ascii="Times New Roman" w:hAnsi="Times New Roman" w:cs="Times New Roman"/>
                <w:color w:val="000000"/>
              </w:rPr>
              <w:t>ства»,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МБУК «Ист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рико-краеведческий музей»</w:t>
            </w: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1939,9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4B19D8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</w:t>
            </w:r>
            <w:r w:rsidR="000519D4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707,1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6F17F9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6F17F9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70 371,3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8 780,7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60413,7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3 176,9</w:t>
            </w:r>
          </w:p>
        </w:tc>
        <w:tc>
          <w:tcPr>
            <w:tcW w:w="1275" w:type="dxa"/>
            <w:gridSpan w:val="4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1D63" w:rsidRPr="00C002C4" w:rsidTr="004217AC">
        <w:trPr>
          <w:gridAfter w:val="1"/>
          <w:wAfter w:w="12" w:type="dxa"/>
          <w:trHeight w:val="253"/>
        </w:trPr>
        <w:tc>
          <w:tcPr>
            <w:tcW w:w="691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CC1D63" w:rsidRPr="00C002C4" w:rsidRDefault="00CC1D63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CC1D63" w:rsidRPr="00C002C4" w:rsidRDefault="00CC1D63" w:rsidP="0070251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CC1D63" w:rsidRPr="00C002C4" w:rsidRDefault="00CC1D63" w:rsidP="0070251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1D63" w:rsidRPr="00C002C4" w:rsidTr="004217AC">
        <w:trPr>
          <w:gridAfter w:val="1"/>
          <w:wAfter w:w="12" w:type="dxa"/>
          <w:trHeight w:val="1071"/>
        </w:trPr>
        <w:tc>
          <w:tcPr>
            <w:tcW w:w="691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CC1D63" w:rsidRPr="00C002C4" w:rsidRDefault="00CC1D63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CC1D63" w:rsidRDefault="00CC1D63" w:rsidP="00CC1D63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CC1D63" w:rsidRDefault="00CC1D63" w:rsidP="00DC1D03"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CC1D63" w:rsidRDefault="00CC1D63" w:rsidP="00DC1D03"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C002C4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Разработка проектно- сметной документ</w:t>
            </w:r>
            <w:r w:rsidRPr="000A3F6A">
              <w:rPr>
                <w:rFonts w:ascii="Times New Roman" w:hAnsi="Times New Roman" w:cs="Times New Roman"/>
              </w:rPr>
              <w:t>а</w:t>
            </w:r>
            <w:r w:rsidRPr="000A3F6A">
              <w:rPr>
                <w:rFonts w:ascii="Times New Roman" w:hAnsi="Times New Roman" w:cs="Times New Roman"/>
              </w:rPr>
              <w:t>ции на сохранение объекта культурного наследия;</w:t>
            </w:r>
            <w:r w:rsidRPr="000A3F6A">
              <w:t xml:space="preserve"> </w:t>
            </w:r>
            <w:r w:rsidRPr="000A3F6A">
              <w:rPr>
                <w:rFonts w:ascii="Times New Roman" w:hAnsi="Times New Roman" w:cs="Times New Roman"/>
              </w:rPr>
              <w:t>проведение государственной эк</w:t>
            </w:r>
            <w:r w:rsidRPr="000A3F6A">
              <w:rPr>
                <w:rFonts w:ascii="Times New Roman" w:hAnsi="Times New Roman" w:cs="Times New Roman"/>
              </w:rPr>
              <w:t>с</w:t>
            </w:r>
            <w:r w:rsidRPr="000A3F6A">
              <w:rPr>
                <w:rFonts w:ascii="Times New Roman" w:hAnsi="Times New Roman" w:cs="Times New Roman"/>
              </w:rPr>
              <w:t>пертизы проектной документации в части проверки достоверн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lastRenderedPageBreak/>
              <w:t>сти определения сметной стоимости объекта капитального строительства; пр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t>ведение обследования зданий</w:t>
            </w:r>
          </w:p>
        </w:tc>
        <w:tc>
          <w:tcPr>
            <w:tcW w:w="714" w:type="dxa"/>
            <w:vMerge w:val="restart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A41E17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992" w:type="dxa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0A3F6A" w:rsidRDefault="00A41E17" w:rsidP="00C865A0">
            <w:pPr>
              <w:pStyle w:val="afffff"/>
              <w:jc w:val="both"/>
            </w:pPr>
            <w:proofErr w:type="gramStart"/>
            <w:r w:rsidRPr="000A3F6A">
              <w:t>Разработка пр</w:t>
            </w:r>
            <w:r w:rsidRPr="000A3F6A">
              <w:t>о</w:t>
            </w:r>
            <w:r w:rsidRPr="000A3F6A">
              <w:t>ектно сметной документации МБУК «Лени</w:t>
            </w:r>
            <w:r w:rsidRPr="000A3F6A">
              <w:t>н</w:t>
            </w:r>
            <w:r w:rsidRPr="000A3F6A">
              <w:t>градский ист</w:t>
            </w:r>
            <w:r w:rsidRPr="000A3F6A">
              <w:t>о</w:t>
            </w:r>
            <w:r w:rsidRPr="000A3F6A">
              <w:t>рико-</w:t>
            </w:r>
            <w:r>
              <w:t>к</w:t>
            </w:r>
            <w:r w:rsidRPr="000A3F6A">
              <w:t>раеведческий музей», МБУ ДО ДМШ ст. Лени</w:t>
            </w:r>
            <w:r w:rsidRPr="000A3F6A">
              <w:t>н</w:t>
            </w:r>
            <w:r w:rsidRPr="000A3F6A">
              <w:lastRenderedPageBreak/>
              <w:t>градской мун</w:t>
            </w:r>
            <w:r w:rsidRPr="000A3F6A">
              <w:t>и</w:t>
            </w:r>
            <w:r w:rsidRPr="000A3F6A">
              <w:t>ципального о</w:t>
            </w:r>
            <w:r w:rsidRPr="000A3F6A">
              <w:t>б</w:t>
            </w:r>
            <w:r w:rsidRPr="000A3F6A">
              <w:t>разования  Л</w:t>
            </w:r>
            <w:r w:rsidRPr="000A3F6A">
              <w:t>е</w:t>
            </w:r>
            <w:r w:rsidRPr="000A3F6A">
              <w:t>нинградский район; МБУ ДО ДШИ ст. Кр</w:t>
            </w:r>
            <w:r w:rsidRPr="000A3F6A">
              <w:t>ы</w:t>
            </w:r>
            <w:r w:rsidRPr="000A3F6A">
              <w:t>ловской; пров</w:t>
            </w:r>
            <w:r w:rsidRPr="000A3F6A">
              <w:t>е</w:t>
            </w:r>
            <w:r w:rsidRPr="000A3F6A">
              <w:t>дение госуда</w:t>
            </w:r>
            <w:r w:rsidRPr="000A3F6A">
              <w:t>р</w:t>
            </w:r>
            <w:r w:rsidRPr="000A3F6A">
              <w:t>ственной эк</w:t>
            </w:r>
            <w:r w:rsidRPr="000A3F6A">
              <w:t>с</w:t>
            </w:r>
            <w:r w:rsidRPr="000A3F6A">
              <w:t>пертизы проек</w:t>
            </w:r>
            <w:r w:rsidRPr="000A3F6A">
              <w:t>т</w:t>
            </w:r>
            <w:r w:rsidRPr="000A3F6A">
              <w:t>ной документ</w:t>
            </w:r>
            <w:r w:rsidRPr="000A3F6A">
              <w:t>а</w:t>
            </w:r>
            <w:r w:rsidRPr="000A3F6A">
              <w:t>ции в части пр</w:t>
            </w:r>
            <w:r w:rsidRPr="000A3F6A">
              <w:t>о</w:t>
            </w:r>
            <w:r w:rsidRPr="000A3F6A">
              <w:t>верки достове</w:t>
            </w:r>
            <w:r w:rsidRPr="000A3F6A">
              <w:t>р</w:t>
            </w:r>
            <w:r w:rsidRPr="000A3F6A">
              <w:t>ности определ</w:t>
            </w:r>
            <w:r w:rsidRPr="000A3F6A">
              <w:t>е</w:t>
            </w:r>
            <w:r w:rsidRPr="000A3F6A">
              <w:t>ния сметной стоимости об</w:t>
            </w:r>
            <w:r w:rsidRPr="000A3F6A">
              <w:t>ъ</w:t>
            </w:r>
            <w:r w:rsidRPr="000A3F6A">
              <w:t>екта капитальн</w:t>
            </w:r>
            <w:r w:rsidRPr="000A3F6A">
              <w:t>о</w:t>
            </w:r>
            <w:r w:rsidRPr="000A3F6A">
              <w:t>го строител</w:t>
            </w:r>
            <w:r w:rsidRPr="000A3F6A">
              <w:t>ь</w:t>
            </w:r>
            <w:r w:rsidRPr="000A3F6A">
              <w:t xml:space="preserve">ства; проведение обследования зданий, МБУК «Центр </w:t>
            </w:r>
            <w:proofErr w:type="spellStart"/>
            <w:r w:rsidRPr="000A3F6A">
              <w:t>творче-ства</w:t>
            </w:r>
            <w:proofErr w:type="spellEnd"/>
            <w:r w:rsidRPr="000A3F6A">
              <w:t xml:space="preserve"> и искус-</w:t>
            </w:r>
            <w:proofErr w:type="spellStart"/>
            <w:r w:rsidRPr="000A3F6A">
              <w:t>ства</w:t>
            </w:r>
            <w:proofErr w:type="spellEnd"/>
            <w:r w:rsidRPr="000A3F6A">
              <w:t xml:space="preserve">», МКУ «Центр </w:t>
            </w:r>
            <w:proofErr w:type="spellStart"/>
            <w:r w:rsidRPr="000A3F6A">
              <w:t>обес</w:t>
            </w:r>
            <w:proofErr w:type="spellEnd"/>
            <w:r w:rsidRPr="000A3F6A">
              <w:t xml:space="preserve">-печения </w:t>
            </w:r>
            <w:proofErr w:type="spellStart"/>
            <w:r w:rsidRPr="000A3F6A">
              <w:t>дея-</w:t>
            </w:r>
            <w:r w:rsidRPr="000A3F6A">
              <w:lastRenderedPageBreak/>
              <w:t>тельности</w:t>
            </w:r>
            <w:proofErr w:type="spellEnd"/>
            <w:r w:rsidRPr="000A3F6A">
              <w:t xml:space="preserve"> учр</w:t>
            </w:r>
            <w:r w:rsidRPr="000A3F6A">
              <w:t>е</w:t>
            </w:r>
            <w:r w:rsidRPr="000A3F6A">
              <w:t>ждений культ</w:t>
            </w:r>
            <w:r w:rsidRPr="000A3F6A">
              <w:t>у</w:t>
            </w:r>
            <w:r w:rsidRPr="000A3F6A">
              <w:t>ры</w:t>
            </w:r>
            <w:proofErr w:type="gramEnd"/>
          </w:p>
          <w:p w:rsidR="00A41E17" w:rsidRPr="000A3F6A" w:rsidRDefault="00A41E17" w:rsidP="00C865A0">
            <w:pPr>
              <w:pStyle w:val="afffff"/>
              <w:jc w:val="both"/>
            </w:pPr>
          </w:p>
          <w:p w:rsidR="00A41E17" w:rsidRPr="000A3F6A" w:rsidRDefault="00A41E17" w:rsidP="00C865A0">
            <w:pPr>
              <w:pStyle w:val="afffff"/>
              <w:jc w:val="both"/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0A3F6A">
              <w:rPr>
                <w:rFonts w:ascii="Times New Roman" w:hAnsi="Times New Roman" w:cs="Times New Roman"/>
              </w:rPr>
              <w:t>, МБУК «Ленингра</w:t>
            </w:r>
            <w:r w:rsidRPr="000A3F6A">
              <w:rPr>
                <w:rFonts w:ascii="Times New Roman" w:hAnsi="Times New Roman" w:cs="Times New Roman"/>
              </w:rPr>
              <w:t>д</w:t>
            </w:r>
            <w:r w:rsidRPr="000A3F6A">
              <w:rPr>
                <w:rFonts w:ascii="Times New Roman" w:hAnsi="Times New Roman" w:cs="Times New Roman"/>
              </w:rPr>
              <w:t>ский историко-</w:t>
            </w:r>
          </w:p>
          <w:p w:rsidR="00A41E17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  <w:p w:rsidR="00A41E17" w:rsidRPr="000A3F6A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lastRenderedPageBreak/>
              <w:t>краеведческий музей», МБУ ДО ДМШ ст. Ленинградской муниципальн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t>го образования  Ленинградский район, МБУ ДО ДШИ ст. Крыловской,</w:t>
            </w:r>
            <w:r w:rsidRPr="000A3F6A">
              <w:t xml:space="preserve"> </w:t>
            </w:r>
            <w:r w:rsidRPr="000A3F6A">
              <w:rPr>
                <w:rFonts w:ascii="Times New Roman" w:hAnsi="Times New Roman" w:cs="Times New Roman"/>
              </w:rPr>
              <w:t>МБУК «Центр творчества и искусства», МКУ «Центр обеспечения деятельности учреждений культуры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firstLine="0"/>
              <w:jc w:val="center"/>
            </w:pPr>
            <w:r w:rsidRPr="003579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A41E17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1D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C492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firstLine="0"/>
              <w:jc w:val="center"/>
            </w:pPr>
            <w:r w:rsidRPr="003579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A41E17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1D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75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340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Default="00A41E17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E34A80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28097A">
              <w:rPr>
                <w:rFonts w:ascii="Times New Roman" w:hAnsi="Times New Roman" w:cs="Times New Roman"/>
                <w:color w:val="000000"/>
              </w:rPr>
              <w:t xml:space="preserve">онтаж системы </w:t>
            </w:r>
            <w:r>
              <w:rPr>
                <w:rFonts w:ascii="Times New Roman" w:hAnsi="Times New Roman" w:cs="Times New Roman"/>
                <w:color w:val="000000"/>
              </w:rPr>
              <w:t>кондиционирования</w:t>
            </w:r>
          </w:p>
        </w:tc>
        <w:tc>
          <w:tcPr>
            <w:tcW w:w="714" w:type="dxa"/>
            <w:vMerge w:val="restart"/>
          </w:tcPr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A06948">
              <w:rPr>
                <w:rFonts w:ascii="Times New Roman" w:hAnsi="Times New Roman" w:cs="Times New Roman"/>
                <w:color w:val="000000"/>
              </w:rPr>
              <w:t>онтаж системы кондициониров</w:t>
            </w:r>
            <w:r w:rsidRPr="00A06948">
              <w:rPr>
                <w:rFonts w:ascii="Times New Roman" w:hAnsi="Times New Roman" w:cs="Times New Roman"/>
                <w:color w:val="000000"/>
              </w:rPr>
              <w:t>а</w:t>
            </w:r>
            <w:r w:rsidRPr="00A06948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C002C4" w:rsidRDefault="00A41E17" w:rsidP="001028F1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28097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ства и иску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ства»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365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E34A80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 w:val="restart"/>
            <w:shd w:val="clear" w:color="auto" w:fill="auto"/>
          </w:tcPr>
          <w:p w:rsidR="00A41E17" w:rsidRPr="00C002C4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B00BB2">
              <w:rPr>
                <w:rFonts w:ascii="Times New Roman" w:hAnsi="Times New Roman" w:cs="Times New Roman"/>
              </w:rPr>
              <w:t>Независимая</w:t>
            </w:r>
            <w:proofErr w:type="gramEnd"/>
            <w:r w:rsidRPr="00B00BB2">
              <w:rPr>
                <w:rFonts w:ascii="Times New Roman" w:hAnsi="Times New Roman" w:cs="Times New Roman"/>
              </w:rPr>
              <w:t xml:space="preserve"> оценки качества условий ок</w:t>
            </w:r>
            <w:r w:rsidRPr="00B00BB2">
              <w:rPr>
                <w:rFonts w:ascii="Times New Roman" w:hAnsi="Times New Roman" w:cs="Times New Roman"/>
              </w:rPr>
              <w:t>а</w:t>
            </w:r>
            <w:r w:rsidRPr="00B00BB2">
              <w:rPr>
                <w:rFonts w:ascii="Times New Roman" w:hAnsi="Times New Roman" w:cs="Times New Roman"/>
              </w:rPr>
              <w:t>зания услуг учрежд</w:t>
            </w:r>
            <w:r w:rsidRPr="00B00BB2">
              <w:rPr>
                <w:rFonts w:ascii="Times New Roman" w:hAnsi="Times New Roman" w:cs="Times New Roman"/>
              </w:rPr>
              <w:t>е</w:t>
            </w:r>
            <w:r w:rsidRPr="00B00BB2">
              <w:rPr>
                <w:rFonts w:ascii="Times New Roman" w:hAnsi="Times New Roman" w:cs="Times New Roman"/>
              </w:rPr>
              <w:t>ниями культуры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992" w:type="dxa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Проведение нез</w:t>
            </w:r>
            <w:r w:rsidRPr="00B00BB2">
              <w:rPr>
                <w:rFonts w:ascii="Times New Roman" w:hAnsi="Times New Roman" w:cs="Times New Roman"/>
              </w:rPr>
              <w:t>а</w:t>
            </w:r>
            <w:r w:rsidRPr="00B00BB2">
              <w:rPr>
                <w:rFonts w:ascii="Times New Roman" w:hAnsi="Times New Roman" w:cs="Times New Roman"/>
              </w:rPr>
              <w:t xml:space="preserve">висимой </w:t>
            </w:r>
            <w:proofErr w:type="gramStart"/>
            <w:r w:rsidRPr="00B00BB2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B00BB2">
              <w:rPr>
                <w:rFonts w:ascii="Times New Roman" w:hAnsi="Times New Roman" w:cs="Times New Roman"/>
              </w:rPr>
              <w:t xml:space="preserve"> учреждениями культуры в учр</w:t>
            </w:r>
            <w:r w:rsidRPr="00B00BB2">
              <w:rPr>
                <w:rFonts w:ascii="Times New Roman" w:hAnsi="Times New Roman" w:cs="Times New Roman"/>
              </w:rPr>
              <w:t>е</w:t>
            </w:r>
            <w:r w:rsidRPr="00B00BB2">
              <w:rPr>
                <w:rFonts w:ascii="Times New Roman" w:hAnsi="Times New Roman" w:cs="Times New Roman"/>
              </w:rPr>
              <w:t>ждениях культ</w:t>
            </w:r>
            <w:r w:rsidRPr="00B00BB2">
              <w:rPr>
                <w:rFonts w:ascii="Times New Roman" w:hAnsi="Times New Roman" w:cs="Times New Roman"/>
              </w:rPr>
              <w:t>у</w:t>
            </w:r>
            <w:r w:rsidRPr="00B00BB2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017AF3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017AF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082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1028F1" w:rsidRPr="00B00BB2" w:rsidRDefault="001028F1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1.1</w:t>
            </w:r>
            <w:r w:rsidR="0046320D">
              <w:rPr>
                <w:rFonts w:ascii="Times New Roman" w:hAnsi="Times New Roman" w:cs="Times New Roman"/>
              </w:rPr>
              <w:t>4</w:t>
            </w:r>
            <w:r w:rsidRPr="00B00B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и демонтаж автоматической п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жарной сигнализации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системы оповещ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ния, установка об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рудования с системой контроля управления доступом (домофон)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но- технической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защищенности объектов культ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Ленинградског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1028F1" w:rsidRPr="00802E4E" w:rsidRDefault="001028F1" w:rsidP="00564C74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округа, </w:t>
            </w:r>
            <w:r w:rsidRPr="00C002C4">
              <w:rPr>
                <w:rFonts w:ascii="Times New Roman" w:hAnsi="Times New Roman" w:cs="Times New Roman"/>
                <w:color w:val="000000"/>
              </w:rPr>
              <w:t>МБУ ДОД ДМШ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ДХШ ст. 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 w:rsidR="00564C74">
              <w:rPr>
                <w:rFonts w:ascii="Times New Roman" w:hAnsi="Times New Roman" w:cs="Times New Roman"/>
                <w:color w:val="000000"/>
              </w:rPr>
              <w:t>ентр творче</w:t>
            </w:r>
            <w:r>
              <w:rPr>
                <w:rFonts w:ascii="Times New Roman" w:hAnsi="Times New Roman" w:cs="Times New Roman"/>
                <w:color w:val="000000"/>
              </w:rPr>
              <w:t>ства и искусства»</w:t>
            </w: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979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C66E1B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C66E1B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1.15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обор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дования, материалов и монтаж системы экстренного </w:t>
            </w:r>
            <w:r w:rsidRPr="00BD3FC5">
              <w:rPr>
                <w:rFonts w:ascii="Times New Roman" w:hAnsi="Times New Roman" w:cs="Times New Roman"/>
                <w:color w:val="000000"/>
              </w:rPr>
              <w:t>опов</w:t>
            </w:r>
            <w:r w:rsidRPr="00BD3FC5">
              <w:rPr>
                <w:rFonts w:ascii="Times New Roman" w:hAnsi="Times New Roman" w:cs="Times New Roman"/>
                <w:color w:val="000000"/>
              </w:rPr>
              <w:t>е</w:t>
            </w:r>
            <w:r w:rsidRPr="00BD3FC5">
              <w:rPr>
                <w:rFonts w:ascii="Times New Roman" w:hAnsi="Times New Roman" w:cs="Times New Roman"/>
                <w:color w:val="000000"/>
              </w:rPr>
              <w:t xml:space="preserve">щения </w:t>
            </w:r>
            <w:r w:rsidRPr="00BD3FC5">
              <w:rPr>
                <w:rFonts w:ascii="Times New Roman" w:hAnsi="Times New Roman" w:cs="Times New Roman"/>
              </w:rPr>
              <w:t>о потенциал</w:t>
            </w:r>
            <w:r w:rsidRPr="00BD3FC5">
              <w:rPr>
                <w:rFonts w:ascii="Times New Roman" w:hAnsi="Times New Roman" w:cs="Times New Roman"/>
              </w:rPr>
              <w:t>ь</w:t>
            </w:r>
            <w:r w:rsidRPr="00BD3FC5">
              <w:rPr>
                <w:rFonts w:ascii="Times New Roman" w:hAnsi="Times New Roman" w:cs="Times New Roman"/>
              </w:rPr>
              <w:t>ной угрозе возникн</w:t>
            </w:r>
            <w:r w:rsidRPr="00BD3FC5">
              <w:rPr>
                <w:rFonts w:ascii="Times New Roman" w:hAnsi="Times New Roman" w:cs="Times New Roman"/>
              </w:rPr>
              <w:t>о</w:t>
            </w:r>
            <w:r w:rsidRPr="00BD3FC5">
              <w:rPr>
                <w:rFonts w:ascii="Times New Roman" w:hAnsi="Times New Roman" w:cs="Times New Roman"/>
              </w:rPr>
              <w:t>вения ЧС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но- технической защищенности объекта культуры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Ленинградског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802E4E" w:rsidRDefault="008F322A" w:rsidP="001028F1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«ЛБ»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C002C4">
              <w:rPr>
                <w:rFonts w:ascii="Times New Roman" w:hAnsi="Times New Roman" w:cs="Times New Roman"/>
                <w:color w:val="000000"/>
              </w:rPr>
              <w:t>МБУ ДОД ДХШ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</w:t>
            </w:r>
            <w:r>
              <w:rPr>
                <w:rFonts w:ascii="Times New Roman" w:hAnsi="Times New Roman" w:cs="Times New Roman"/>
                <w:color w:val="000000"/>
              </w:rPr>
              <w:t>Центр творчества и искусства»,</w:t>
            </w:r>
            <w:r w:rsidRPr="00A033D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00BB2">
              <w:rPr>
                <w:rFonts w:ascii="Times New Roman" w:hAnsi="Times New Roman" w:cs="Times New Roman"/>
              </w:rPr>
              <w:lastRenderedPageBreak/>
              <w:t>МБУ ДО ДШИ ст. Крыловской</w:t>
            </w: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8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99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1.16.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и/или реконструкция  зданий учреждений культуры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монт здания учреждения, к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питальный 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монт полов, зам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на электропр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водки, другие виды работ и приобретение материалов, </w:t>
            </w:r>
            <w:r w:rsidRPr="004730C3">
              <w:rPr>
                <w:rFonts w:ascii="Times New Roman" w:hAnsi="Times New Roman" w:cs="Times New Roman"/>
                <w:color w:val="000000"/>
              </w:rPr>
              <w:t>ос</w:t>
            </w:r>
            <w:r w:rsidRPr="004730C3">
              <w:rPr>
                <w:rFonts w:ascii="Times New Roman" w:hAnsi="Times New Roman" w:cs="Times New Roman"/>
                <w:color w:val="000000"/>
              </w:rPr>
              <w:t>у</w:t>
            </w:r>
            <w:r w:rsidRPr="004730C3">
              <w:rPr>
                <w:rFonts w:ascii="Times New Roman" w:hAnsi="Times New Roman" w:cs="Times New Roman"/>
                <w:color w:val="000000"/>
              </w:rPr>
              <w:t>ществление а</w:t>
            </w:r>
            <w:r w:rsidRPr="004730C3">
              <w:rPr>
                <w:rFonts w:ascii="Times New Roman" w:hAnsi="Times New Roman" w:cs="Times New Roman"/>
                <w:color w:val="000000"/>
              </w:rPr>
              <w:t>в</w:t>
            </w:r>
            <w:r w:rsidRPr="004730C3">
              <w:rPr>
                <w:rFonts w:ascii="Times New Roman" w:hAnsi="Times New Roman" w:cs="Times New Roman"/>
                <w:color w:val="000000"/>
              </w:rPr>
              <w:t>торского надзора и научного рук</w:t>
            </w:r>
            <w:r w:rsidRPr="004730C3">
              <w:rPr>
                <w:rFonts w:ascii="Times New Roman" w:hAnsi="Times New Roman" w:cs="Times New Roman"/>
                <w:color w:val="000000"/>
              </w:rPr>
              <w:t>о</w:t>
            </w:r>
            <w:r w:rsidRPr="004730C3">
              <w:rPr>
                <w:rFonts w:ascii="Times New Roman" w:hAnsi="Times New Roman" w:cs="Times New Roman"/>
                <w:color w:val="000000"/>
              </w:rPr>
              <w:t>водства за пров</w:t>
            </w:r>
            <w:r w:rsidRPr="004730C3">
              <w:rPr>
                <w:rFonts w:ascii="Times New Roman" w:hAnsi="Times New Roman" w:cs="Times New Roman"/>
                <w:color w:val="000000"/>
              </w:rPr>
              <w:t>е</w:t>
            </w:r>
            <w:r w:rsidRPr="004730C3">
              <w:rPr>
                <w:rFonts w:ascii="Times New Roman" w:hAnsi="Times New Roman" w:cs="Times New Roman"/>
                <w:color w:val="000000"/>
              </w:rPr>
              <w:t xml:space="preserve">дением работ по </w:t>
            </w:r>
            <w:r w:rsidRPr="004730C3">
              <w:rPr>
                <w:rFonts w:ascii="Times New Roman" w:hAnsi="Times New Roman" w:cs="Times New Roman"/>
                <w:color w:val="000000"/>
              </w:rPr>
              <w:lastRenderedPageBreak/>
              <w:t>капитальному ремонту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BA3FB0" w:rsidRDefault="008F322A" w:rsidP="00C865A0">
            <w:pPr>
              <w:pStyle w:val="3"/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 w:val="0"/>
                <w:color w:val="303133"/>
              </w:rPr>
            </w:pP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Отдел культ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у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ры админ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страции Л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нинградского муниципал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ь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ного округа, МБУК «ЛБ», МБУК «Ист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о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рик</w:t>
            </w:r>
            <w:proofErr w:type="gramStart"/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о-</w:t>
            </w:r>
            <w:proofErr w:type="gramEnd"/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 xml:space="preserve"> кра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ведческий м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у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зей»</w:t>
            </w:r>
            <w:r w:rsidRPr="00BA3FB0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МБУК «Центр тво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чества и и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с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 xml:space="preserve">кусства», 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 xml:space="preserve">МКУ «Служба 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lastRenderedPageBreak/>
              <w:t>единого зака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з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чика МО Л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нингра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>дс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кий район»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Pr="00802E4E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1F07FF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1F07FF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42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03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1.17.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аварийного освещения и системы видеонаблюдения по филиалам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авари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>ного освещения и системы видеон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блюдения по ф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лиалам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>ва и искусства»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67581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50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67581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8F322A"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3750E5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Монтаж автоматич</w:t>
            </w:r>
            <w:r w:rsidRPr="003750E5">
              <w:rPr>
                <w:rFonts w:ascii="Times New Roman" w:hAnsi="Times New Roman" w:cs="Times New Roman"/>
              </w:rPr>
              <w:t>е</w:t>
            </w:r>
            <w:r w:rsidRPr="003750E5">
              <w:rPr>
                <w:rFonts w:ascii="Times New Roman" w:hAnsi="Times New Roman" w:cs="Times New Roman"/>
              </w:rPr>
              <w:t>ской пожарной си</w:t>
            </w:r>
            <w:r w:rsidRPr="003750E5">
              <w:rPr>
                <w:rFonts w:ascii="Times New Roman" w:hAnsi="Times New Roman" w:cs="Times New Roman"/>
              </w:rPr>
              <w:t>г</w:t>
            </w:r>
            <w:r w:rsidRPr="003750E5">
              <w:rPr>
                <w:rFonts w:ascii="Times New Roman" w:hAnsi="Times New Roman" w:cs="Times New Roman"/>
              </w:rPr>
              <w:t>нализации, охранной  тревожной сигнал</w:t>
            </w:r>
            <w:r w:rsidRPr="003750E5">
              <w:rPr>
                <w:rFonts w:ascii="Times New Roman" w:hAnsi="Times New Roman" w:cs="Times New Roman"/>
              </w:rPr>
              <w:t>и</w:t>
            </w:r>
            <w:r w:rsidRPr="003750E5">
              <w:rPr>
                <w:rFonts w:ascii="Times New Roman" w:hAnsi="Times New Roman" w:cs="Times New Roman"/>
              </w:rPr>
              <w:t>зации и системы в</w:t>
            </w:r>
            <w:r w:rsidRPr="003750E5">
              <w:rPr>
                <w:rFonts w:ascii="Times New Roman" w:hAnsi="Times New Roman" w:cs="Times New Roman"/>
              </w:rPr>
              <w:t>и</w:t>
            </w:r>
            <w:r w:rsidRPr="003750E5">
              <w:rPr>
                <w:rFonts w:ascii="Times New Roman" w:hAnsi="Times New Roman" w:cs="Times New Roman"/>
              </w:rPr>
              <w:t xml:space="preserve">деонаблюдения в зданиях учреждений культуры 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автом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тической пожа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ной сигнализ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ции, охранной  тревожно сигн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лизации и сист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мы видеонабл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>
              <w:rPr>
                <w:rFonts w:ascii="Times New Roman" w:hAnsi="Times New Roman" w:cs="Times New Roman"/>
                <w:color w:val="000000"/>
              </w:rPr>
              <w:t>дения в здании учреждения кул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туры МБУК «ЛИКМ»</w:t>
            </w:r>
          </w:p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8097A">
              <w:rPr>
                <w:rFonts w:ascii="Times New Roman" w:hAnsi="Times New Roman" w:cs="Times New Roman"/>
                <w:color w:val="000000"/>
              </w:rPr>
              <w:lastRenderedPageBreak/>
              <w:t>МБУК «Ист</w:t>
            </w:r>
            <w:r w:rsidRPr="0028097A">
              <w:rPr>
                <w:rFonts w:ascii="Times New Roman" w:hAnsi="Times New Roman" w:cs="Times New Roman"/>
                <w:color w:val="000000"/>
              </w:rPr>
              <w:t>о</w:t>
            </w:r>
            <w:r w:rsidRPr="0028097A">
              <w:rPr>
                <w:rFonts w:ascii="Times New Roman" w:hAnsi="Times New Roman" w:cs="Times New Roman"/>
                <w:color w:val="000000"/>
              </w:rPr>
              <w:t>рик</w:t>
            </w:r>
            <w:proofErr w:type="gramStart"/>
            <w:r w:rsidRPr="0028097A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28097A">
              <w:rPr>
                <w:rFonts w:ascii="Times New Roman" w:hAnsi="Times New Roman" w:cs="Times New Roman"/>
                <w:color w:val="000000"/>
              </w:rPr>
              <w:t xml:space="preserve"> краеве</w:t>
            </w:r>
            <w:r w:rsidRPr="0028097A">
              <w:rPr>
                <w:rFonts w:ascii="Times New Roman" w:hAnsi="Times New Roman" w:cs="Times New Roman"/>
                <w:color w:val="000000"/>
              </w:rPr>
              <w:t>д</w:t>
            </w:r>
            <w:r w:rsidRPr="0028097A">
              <w:rPr>
                <w:rFonts w:ascii="Times New Roman" w:hAnsi="Times New Roman" w:cs="Times New Roman"/>
                <w:color w:val="000000"/>
              </w:rPr>
              <w:t>ческий музей»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>ва и искусства»</w:t>
            </w:r>
          </w:p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315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1.19.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3750E5" w:rsidRDefault="008F322A" w:rsidP="00FD6CB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по объекту, в том числе: выполнение кадастровых работ о изготовлению меж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вого плана,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проектно-изыскательных работ, услуги по сбору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кументации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государстве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ной экспертизы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ектной документ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ции, авторский надзор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1" w:type="dxa"/>
            <w:gridSpan w:val="2"/>
            <w:vMerge w:val="restart"/>
            <w:shd w:val="clear" w:color="auto" w:fill="auto"/>
          </w:tcPr>
          <w:p w:rsidR="008F322A" w:rsidRPr="00C002C4" w:rsidRDefault="008F322A" w:rsidP="008B2C5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B2C5A">
              <w:rPr>
                <w:rFonts w:ascii="Times New Roman" w:hAnsi="Times New Roman" w:cs="Times New Roman"/>
                <w:color w:val="000000"/>
              </w:rPr>
              <w:t>Разработка пр</w:t>
            </w:r>
            <w:r w:rsidRPr="008B2C5A">
              <w:rPr>
                <w:rFonts w:ascii="Times New Roman" w:hAnsi="Times New Roman" w:cs="Times New Roman"/>
                <w:color w:val="000000"/>
              </w:rPr>
              <w:t>о</w:t>
            </w:r>
            <w:r w:rsidRPr="008B2C5A">
              <w:rPr>
                <w:rFonts w:ascii="Times New Roman" w:hAnsi="Times New Roman" w:cs="Times New Roman"/>
                <w:color w:val="000000"/>
              </w:rPr>
              <w:t>ектно-сметной документации по объекту, в том числе: выполн</w:t>
            </w:r>
            <w:r w:rsidRPr="008B2C5A">
              <w:rPr>
                <w:rFonts w:ascii="Times New Roman" w:hAnsi="Times New Roman" w:cs="Times New Roman"/>
                <w:color w:val="000000"/>
              </w:rPr>
              <w:t>е</w:t>
            </w:r>
            <w:r w:rsidRPr="008B2C5A">
              <w:rPr>
                <w:rFonts w:ascii="Times New Roman" w:hAnsi="Times New Roman" w:cs="Times New Roman"/>
                <w:color w:val="000000"/>
              </w:rPr>
              <w:t>ние кадастровых работ о изгото</w:t>
            </w:r>
            <w:r w:rsidRPr="008B2C5A">
              <w:rPr>
                <w:rFonts w:ascii="Times New Roman" w:hAnsi="Times New Roman" w:cs="Times New Roman"/>
                <w:color w:val="000000"/>
              </w:rPr>
              <w:t>в</w:t>
            </w:r>
            <w:r w:rsidRPr="008B2C5A">
              <w:rPr>
                <w:rFonts w:ascii="Times New Roman" w:hAnsi="Times New Roman" w:cs="Times New Roman"/>
                <w:color w:val="000000"/>
              </w:rPr>
              <w:t>лению межевого плана, проведение проектно-изыскательных работ, услуги по сбору документ</w:t>
            </w:r>
            <w:r w:rsidRPr="008B2C5A">
              <w:rPr>
                <w:rFonts w:ascii="Times New Roman" w:hAnsi="Times New Roman" w:cs="Times New Roman"/>
                <w:color w:val="000000"/>
              </w:rPr>
              <w:t>а</w:t>
            </w:r>
            <w:r w:rsidRPr="008B2C5A">
              <w:rPr>
                <w:rFonts w:ascii="Times New Roman" w:hAnsi="Times New Roman" w:cs="Times New Roman"/>
                <w:color w:val="000000"/>
              </w:rPr>
              <w:t>ции</w:t>
            </w:r>
            <w:proofErr w:type="gramStart"/>
            <w:r w:rsidRPr="008B2C5A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8B2C5A">
              <w:rPr>
                <w:rFonts w:ascii="Times New Roman" w:hAnsi="Times New Roman" w:cs="Times New Roman"/>
                <w:color w:val="000000"/>
              </w:rPr>
              <w:t xml:space="preserve"> проведение государственной экспер</w:t>
            </w:r>
            <w:r>
              <w:rPr>
                <w:rFonts w:ascii="Times New Roman" w:hAnsi="Times New Roman" w:cs="Times New Roman"/>
                <w:color w:val="000000"/>
              </w:rPr>
              <w:t>тизы пр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8B2C5A">
              <w:rPr>
                <w:rFonts w:ascii="Times New Roman" w:hAnsi="Times New Roman" w:cs="Times New Roman"/>
                <w:color w:val="000000"/>
              </w:rPr>
              <w:t>ектной докуме</w:t>
            </w:r>
            <w:r w:rsidRPr="008B2C5A">
              <w:rPr>
                <w:rFonts w:ascii="Times New Roman" w:hAnsi="Times New Roman" w:cs="Times New Roman"/>
                <w:color w:val="000000"/>
              </w:rPr>
              <w:t>н</w:t>
            </w:r>
            <w:r w:rsidRPr="008B2C5A">
              <w:rPr>
                <w:rFonts w:ascii="Times New Roman" w:hAnsi="Times New Roman" w:cs="Times New Roman"/>
                <w:color w:val="000000"/>
              </w:rPr>
              <w:t>тации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002C4" w:rsidRDefault="008F322A" w:rsidP="008B2C5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B2C5A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8B2C5A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B2C5A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B2C5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2C5A">
              <w:rPr>
                <w:rFonts w:ascii="Times New Roman" w:hAnsi="Times New Roman" w:cs="Times New Roman"/>
                <w:color w:val="000000"/>
              </w:rPr>
              <w:t>админ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8B2C5A">
              <w:rPr>
                <w:rFonts w:ascii="Times New Roman" w:hAnsi="Times New Roman" w:cs="Times New Roman"/>
                <w:color w:val="000000"/>
              </w:rPr>
              <w:t>тр</w:t>
            </w:r>
            <w:r w:rsidRPr="008B2C5A">
              <w:rPr>
                <w:rFonts w:ascii="Times New Roman" w:hAnsi="Times New Roman" w:cs="Times New Roman"/>
                <w:color w:val="000000"/>
              </w:rPr>
              <w:t>а</w:t>
            </w:r>
            <w:r w:rsidRPr="008B2C5A">
              <w:rPr>
                <w:rFonts w:ascii="Times New Roman" w:hAnsi="Times New Roman" w:cs="Times New Roman"/>
                <w:color w:val="000000"/>
              </w:rPr>
              <w:t>ции</w:t>
            </w:r>
            <w:proofErr w:type="spellEnd"/>
            <w:r w:rsidRPr="008B2C5A"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 w:rsidRPr="008B2C5A">
              <w:rPr>
                <w:rFonts w:ascii="Times New Roman" w:hAnsi="Times New Roman" w:cs="Times New Roman"/>
                <w:color w:val="000000"/>
              </w:rPr>
              <w:t>н</w:t>
            </w:r>
            <w:r w:rsidRPr="008B2C5A">
              <w:rPr>
                <w:rFonts w:ascii="Times New Roman" w:hAnsi="Times New Roman" w:cs="Times New Roman"/>
                <w:color w:val="000000"/>
              </w:rPr>
              <w:t>градского м</w:t>
            </w:r>
            <w:r w:rsidRPr="008B2C5A">
              <w:rPr>
                <w:rFonts w:ascii="Times New Roman" w:hAnsi="Times New Roman" w:cs="Times New Roman"/>
                <w:color w:val="000000"/>
              </w:rPr>
              <w:t>у</w:t>
            </w:r>
            <w:r w:rsidRPr="008B2C5A">
              <w:rPr>
                <w:rFonts w:ascii="Times New Roman" w:hAnsi="Times New Roman" w:cs="Times New Roman"/>
                <w:color w:val="000000"/>
              </w:rPr>
              <w:t>ниципального округа, МБУК «Центр творч</w:t>
            </w:r>
            <w:r w:rsidRPr="008B2C5A">
              <w:rPr>
                <w:rFonts w:ascii="Times New Roman" w:hAnsi="Times New Roman" w:cs="Times New Roman"/>
                <w:color w:val="000000"/>
              </w:rPr>
              <w:t>е</w:t>
            </w:r>
            <w:r w:rsidRPr="008B2C5A">
              <w:rPr>
                <w:rFonts w:ascii="Times New Roman" w:hAnsi="Times New Roman" w:cs="Times New Roman"/>
                <w:color w:val="000000"/>
              </w:rPr>
              <w:t>ства и иску</w:t>
            </w:r>
            <w:r w:rsidRPr="008B2C5A">
              <w:rPr>
                <w:rFonts w:ascii="Times New Roman" w:hAnsi="Times New Roman" w:cs="Times New Roman"/>
                <w:color w:val="000000"/>
              </w:rPr>
              <w:t>с</w:t>
            </w:r>
            <w:r w:rsidRPr="008B2C5A">
              <w:rPr>
                <w:rFonts w:ascii="Times New Roman" w:hAnsi="Times New Roman" w:cs="Times New Roman"/>
                <w:color w:val="000000"/>
              </w:rPr>
              <w:t>ства»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305729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846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8F32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8F32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FC5D44" w:rsidRDefault="008F322A" w:rsidP="00FC5D44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Услуги по </w:t>
            </w:r>
            <w:r w:rsidRPr="00FC5D44">
              <w:rPr>
                <w:rFonts w:ascii="Times New Roman" w:eastAsia="Calibri" w:hAnsi="Times New Roman" w:cs="Times New Roman"/>
                <w:lang w:eastAsia="en-US"/>
              </w:rPr>
              <w:t>создани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ю</w:t>
            </w:r>
            <w:r w:rsidRPr="00FC5D4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Pr="00FC5D44">
              <w:rPr>
                <w:rFonts w:ascii="Times New Roman" w:eastAsia="Calibri" w:hAnsi="Times New Roman" w:cs="Times New Roman"/>
                <w:lang w:eastAsia="en-US"/>
              </w:rPr>
              <w:t>дизайн-проекта</w:t>
            </w:r>
            <w:proofErr w:type="gramEnd"/>
            <w:r w:rsidRPr="00FC5D4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lang w:eastAsia="en-US"/>
              </w:rPr>
              <w:t>дущей модернизир</w:t>
            </w:r>
            <w:r>
              <w:rPr>
                <w:rFonts w:ascii="Times New Roman" w:eastAsia="Calibri" w:hAnsi="Times New Roman" w:cs="Times New Roman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ванной библиотеки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350,00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 w:val="restart"/>
            <w:shd w:val="clear" w:color="auto" w:fill="auto"/>
          </w:tcPr>
          <w:p w:rsidR="008F322A" w:rsidRPr="00EC5F2E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EC5F2E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F322A" w:rsidRPr="00C002C4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8" w:type="dxa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8" w:type="dxa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774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Default="008F322A" w:rsidP="008F322A">
            <w:pPr>
              <w:ind w:left="-57" w:right="-57" w:hanging="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8F322A">
            <w:pPr>
              <w:ind w:left="-57" w:right="-57" w:hanging="2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6E1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shd w:val="clear" w:color="auto" w:fill="auto"/>
          </w:tcPr>
          <w:p w:rsidR="00C66E1B" w:rsidRPr="00C002C4" w:rsidRDefault="00C66E1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475" w:type="dxa"/>
            <w:gridSpan w:val="13"/>
            <w:shd w:val="clear" w:color="auto" w:fill="auto"/>
          </w:tcPr>
          <w:p w:rsidR="00C66E1B" w:rsidRPr="002E3428" w:rsidRDefault="00C66E1B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E3428">
              <w:rPr>
                <w:rFonts w:ascii="Times New Roman" w:hAnsi="Times New Roman" w:cs="Times New Roman"/>
                <w:color w:val="000000"/>
              </w:rPr>
              <w:t>Сохранение и развитие кадрового потенциала учреждений культуры</w:t>
            </w:r>
          </w:p>
          <w:p w:rsidR="00C66E1B" w:rsidRPr="00C002C4" w:rsidRDefault="00C66E1B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:rsidR="00C66E1B" w:rsidRDefault="00C66E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C66E1B" w:rsidRPr="00C002C4" w:rsidRDefault="00C66E1B" w:rsidP="00C66E1B">
            <w:pPr>
              <w:ind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002C4" w:rsidRDefault="008F322A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</w:t>
            </w:r>
            <w:r w:rsidRPr="00C002C4">
              <w:rPr>
                <w:rFonts w:ascii="Times New Roman" w:hAnsi="Times New Roman" w:cs="Times New Roman"/>
                <w:color w:val="000000"/>
              </w:rPr>
              <w:t>ж</w:t>
            </w:r>
            <w:r w:rsidRPr="00C002C4">
              <w:rPr>
                <w:rFonts w:ascii="Times New Roman" w:hAnsi="Times New Roman" w:cs="Times New Roman"/>
                <w:color w:val="000000"/>
              </w:rPr>
              <w:t>ки в виде компенс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ции расходов на оплату жилых пом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щений, отопления и освещения работн</w:t>
            </w:r>
            <w:r w:rsidRPr="00C002C4">
              <w:rPr>
                <w:rFonts w:ascii="Times New Roman" w:hAnsi="Times New Roman" w:cs="Times New Roman"/>
                <w:color w:val="000000"/>
              </w:rPr>
              <w:t>и</w:t>
            </w:r>
            <w:r w:rsidRPr="00C002C4">
              <w:rPr>
                <w:rFonts w:ascii="Times New Roman" w:hAnsi="Times New Roman" w:cs="Times New Roman"/>
                <w:color w:val="000000"/>
              </w:rPr>
              <w:t>кам учреждений культуры, распол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женных на террит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рии Краснодарского края, проживающим в сельской местности, рабочих поселках (поселках городского типа)</w:t>
            </w:r>
          </w:p>
        </w:tc>
        <w:tc>
          <w:tcPr>
            <w:tcW w:w="714" w:type="dxa"/>
            <w:vMerge w:val="restart"/>
          </w:tcPr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6F775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Компенсация расходов на опл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ту жилых пом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щений, отопления и освещения р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ботникам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 ежегодно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МКУ «</w:t>
            </w:r>
            <w:r>
              <w:rPr>
                <w:rFonts w:ascii="Times New Roman" w:hAnsi="Times New Roman" w:cs="Times New Roman"/>
                <w:color w:val="000000"/>
              </w:rPr>
              <w:t>МЦРК</w:t>
            </w:r>
            <w:r w:rsidRPr="00C002C4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Ленинградской, МБУ ДО ДШИ ст. Крыло</w:t>
            </w:r>
            <w:r w:rsidRPr="00C002C4"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ской, МБУ ДОД ДХШ ст. Ленинградской, МБУК «Ист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рико-краеведческий музей», МБУК «ЛБ»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МБУК «Центр </w:t>
            </w:r>
            <w:proofErr w:type="spellStart"/>
            <w:proofErr w:type="gramStart"/>
            <w:r w:rsidRPr="00B4376A">
              <w:rPr>
                <w:rFonts w:ascii="Times New Roman" w:hAnsi="Times New Roman" w:cs="Times New Roman"/>
                <w:color w:val="000000"/>
              </w:rPr>
              <w:t>творче-</w:t>
            </w:r>
            <w:r w:rsidRPr="00B4376A">
              <w:rPr>
                <w:rFonts w:ascii="Times New Roman" w:hAnsi="Times New Roman" w:cs="Times New Roman"/>
                <w:color w:val="000000"/>
              </w:rPr>
              <w:lastRenderedPageBreak/>
              <w:t>ства</w:t>
            </w:r>
            <w:proofErr w:type="spellEnd"/>
            <w:proofErr w:type="gramEnd"/>
            <w:r w:rsidRPr="00B4376A">
              <w:rPr>
                <w:rFonts w:ascii="Times New Roman" w:hAnsi="Times New Roman" w:cs="Times New Roman"/>
                <w:color w:val="000000"/>
              </w:rPr>
              <w:t xml:space="preserve"> и искус-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ства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», МКУ «Центр 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обес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-печения 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дея-тельности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 учреждений культуры</w:t>
            </w: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1081,9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677,2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79223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1 109,6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792233" w:rsidP="00151771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2C7CFD" w:rsidRDefault="0079223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704,9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92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0E27E2" w:rsidP="00DF5B7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1 137,3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792233" w:rsidP="00DC1D03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2C7CFD" w:rsidRDefault="00792233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732,6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4370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750E5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2C7CFD" w:rsidP="00DF5B7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4 468,1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2C7CFD" w:rsidP="00DC1D03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1 618,8</w:t>
            </w:r>
          </w:p>
        </w:tc>
        <w:tc>
          <w:tcPr>
            <w:tcW w:w="992" w:type="dxa"/>
            <w:shd w:val="clear" w:color="auto" w:fill="auto"/>
          </w:tcPr>
          <w:p w:rsidR="008F322A" w:rsidRDefault="002C7CFD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2 849,3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94B3C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shd w:val="clear" w:color="auto" w:fill="auto"/>
          </w:tcPr>
          <w:p w:rsidR="00894B3C" w:rsidRPr="00C002C4" w:rsidRDefault="00894B3C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14228" w:type="dxa"/>
            <w:gridSpan w:val="18"/>
            <w:shd w:val="clear" w:color="auto" w:fill="auto"/>
          </w:tcPr>
          <w:p w:rsidR="00894B3C" w:rsidRPr="00C002C4" w:rsidRDefault="00894B3C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Обеспечение культурно - досуговой деятельности для различных категорий населения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Организация и пров</w:t>
            </w:r>
            <w:r w:rsidRPr="00CC2F8B">
              <w:rPr>
                <w:rFonts w:ascii="Times New Roman" w:hAnsi="Times New Roman" w:cs="Times New Roman"/>
              </w:rPr>
              <w:t>е</w:t>
            </w:r>
            <w:r w:rsidRPr="00CC2F8B">
              <w:rPr>
                <w:rFonts w:ascii="Times New Roman" w:hAnsi="Times New Roman" w:cs="Times New Roman"/>
              </w:rPr>
              <w:t>дение культурно-досуговых меропри</w:t>
            </w:r>
            <w:r w:rsidRPr="00CC2F8B">
              <w:rPr>
                <w:rFonts w:ascii="Times New Roman" w:hAnsi="Times New Roman" w:cs="Times New Roman"/>
              </w:rPr>
              <w:t>я</w:t>
            </w:r>
            <w:r w:rsidRPr="00CC2F8B">
              <w:rPr>
                <w:rFonts w:ascii="Times New Roman" w:hAnsi="Times New Roman" w:cs="Times New Roman"/>
              </w:rPr>
              <w:t xml:space="preserve">тий </w:t>
            </w:r>
          </w:p>
        </w:tc>
        <w:tc>
          <w:tcPr>
            <w:tcW w:w="714" w:type="dxa"/>
            <w:vMerge w:val="restart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2/3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C2F8B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CC2F8B" w:rsidRDefault="008F322A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4 523,4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CC2F8B" w:rsidRDefault="008F322A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4 523,4</w:t>
            </w:r>
          </w:p>
        </w:tc>
        <w:tc>
          <w:tcPr>
            <w:tcW w:w="992" w:type="dxa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Ежегодно:</w:t>
            </w:r>
          </w:p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организация, пр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ведение и участие не менее 10 ра</w:t>
            </w:r>
            <w:r w:rsidRPr="00CC2F8B">
              <w:rPr>
                <w:rFonts w:ascii="Times New Roman" w:hAnsi="Times New Roman" w:cs="Times New Roman"/>
              </w:rPr>
              <w:t>й</w:t>
            </w:r>
            <w:r w:rsidRPr="00CC2F8B">
              <w:rPr>
                <w:rFonts w:ascii="Times New Roman" w:hAnsi="Times New Roman" w:cs="Times New Roman"/>
              </w:rPr>
              <w:t>онных, не менее 5 краевых  и з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 xml:space="preserve">нальных </w:t>
            </w:r>
            <w:proofErr w:type="gramStart"/>
            <w:r w:rsidRPr="00CC2F8B">
              <w:rPr>
                <w:rFonts w:ascii="Times New Roman" w:hAnsi="Times New Roman" w:cs="Times New Roman"/>
              </w:rPr>
              <w:t>мер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приятиях</w:t>
            </w:r>
            <w:proofErr w:type="gramEnd"/>
            <w:r w:rsidRPr="00CC2F8B">
              <w:rPr>
                <w:rFonts w:ascii="Times New Roman" w:hAnsi="Times New Roman" w:cs="Times New Roman"/>
              </w:rPr>
              <w:t>;</w:t>
            </w:r>
          </w:p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 xml:space="preserve">организация не </w:t>
            </w:r>
            <w:r w:rsidRPr="00CC2F8B">
              <w:rPr>
                <w:rFonts w:ascii="Times New Roman" w:hAnsi="Times New Roman" w:cs="Times New Roman"/>
              </w:rPr>
              <w:lastRenderedPageBreak/>
              <w:t>менее 5 выездных мероприятий (оплата прожив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ния, питания и проезд); орган</w:t>
            </w:r>
            <w:r w:rsidRPr="00CC2F8B">
              <w:rPr>
                <w:rFonts w:ascii="Times New Roman" w:hAnsi="Times New Roman" w:cs="Times New Roman"/>
              </w:rPr>
              <w:t>и</w:t>
            </w:r>
            <w:r w:rsidRPr="00CC2F8B">
              <w:rPr>
                <w:rFonts w:ascii="Times New Roman" w:hAnsi="Times New Roman" w:cs="Times New Roman"/>
              </w:rPr>
              <w:t>зация выездов детей с целью оздоровления 4 поездки детских творческих ко</w:t>
            </w:r>
            <w:r w:rsidRPr="00CC2F8B">
              <w:rPr>
                <w:rFonts w:ascii="Times New Roman" w:hAnsi="Times New Roman" w:cs="Times New Roman"/>
              </w:rPr>
              <w:t>л</w:t>
            </w:r>
            <w:r w:rsidRPr="00CC2F8B">
              <w:rPr>
                <w:rFonts w:ascii="Times New Roman" w:hAnsi="Times New Roman" w:cs="Times New Roman"/>
              </w:rPr>
              <w:t>лективов: проезд, проживание и питание, занят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сти, оплата пит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ния жюри, орг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низация фурш</w:t>
            </w:r>
            <w:r w:rsidRPr="00CC2F8B">
              <w:rPr>
                <w:rFonts w:ascii="Times New Roman" w:hAnsi="Times New Roman" w:cs="Times New Roman"/>
              </w:rPr>
              <w:t>е</w:t>
            </w:r>
            <w:r w:rsidRPr="00CC2F8B">
              <w:rPr>
                <w:rFonts w:ascii="Times New Roman" w:hAnsi="Times New Roman" w:cs="Times New Roman"/>
              </w:rPr>
              <w:t>тов, организация питания,</w:t>
            </w:r>
          </w:p>
          <w:p w:rsidR="008F322A" w:rsidRPr="00BA2BF9" w:rsidRDefault="008F322A" w:rsidP="008C4A7E">
            <w:pPr>
              <w:ind w:left="-57" w:right="-5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C2F8B">
              <w:rPr>
                <w:rFonts w:ascii="Times New Roman" w:hAnsi="Times New Roman" w:cs="Times New Roman"/>
              </w:rPr>
              <w:t>ознаменование памятных дат и юбилеев, прио</w:t>
            </w:r>
            <w:r w:rsidRPr="00CC2F8B">
              <w:rPr>
                <w:rFonts w:ascii="Times New Roman" w:hAnsi="Times New Roman" w:cs="Times New Roman"/>
              </w:rPr>
              <w:t>б</w:t>
            </w:r>
            <w:r w:rsidRPr="00CC2F8B">
              <w:rPr>
                <w:rFonts w:ascii="Times New Roman" w:hAnsi="Times New Roman" w:cs="Times New Roman"/>
              </w:rPr>
              <w:t>ретение ценных подарков, кред</w:t>
            </w:r>
            <w:r w:rsidRPr="00CC2F8B">
              <w:rPr>
                <w:rFonts w:ascii="Times New Roman" w:hAnsi="Times New Roman" w:cs="Times New Roman"/>
              </w:rPr>
              <w:t>и</w:t>
            </w:r>
            <w:r w:rsidRPr="00CC2F8B">
              <w:rPr>
                <w:rFonts w:ascii="Times New Roman" w:hAnsi="Times New Roman" w:cs="Times New Roman"/>
              </w:rPr>
              <w:t>торская задо</w:t>
            </w:r>
            <w:r w:rsidRPr="00CC2F8B">
              <w:rPr>
                <w:rFonts w:ascii="Times New Roman" w:hAnsi="Times New Roman" w:cs="Times New Roman"/>
              </w:rPr>
              <w:t>л</w:t>
            </w:r>
            <w:r w:rsidRPr="00CC2F8B">
              <w:rPr>
                <w:rFonts w:ascii="Times New Roman" w:hAnsi="Times New Roman" w:cs="Times New Roman"/>
              </w:rPr>
              <w:t>женность, выпл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 xml:space="preserve">ты премий для 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учащихся, прио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ретение компь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терной те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 xml:space="preserve">ники, оргтехники, 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усл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ги по аудио и в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деомонтажу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, зв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ковое и проекц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онное оборудов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ние, мебель, быт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вая техника, д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нежное возн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граждение, орг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низационные взносы за уч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стие в меропр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ятиях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, приобретение ф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то  и видео обор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дования</w:t>
            </w:r>
            <w:bookmarkStart w:id="1" w:name="_GoBack"/>
            <w:bookmarkEnd w:id="1"/>
          </w:p>
          <w:p w:rsidR="008F322A" w:rsidRPr="00CC2F8B" w:rsidRDefault="008F322A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C2F8B" w:rsidRDefault="008F322A" w:rsidP="00172859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C2F8B">
              <w:rPr>
                <w:rFonts w:ascii="Times New Roman" w:hAnsi="Times New Roman" w:cs="Times New Roman"/>
              </w:rPr>
              <w:t>, МКУ «</w:t>
            </w:r>
            <w:r>
              <w:rPr>
                <w:rFonts w:ascii="Times New Roman" w:hAnsi="Times New Roman" w:cs="Times New Roman"/>
              </w:rPr>
              <w:t>МЦРК</w:t>
            </w:r>
            <w:r w:rsidRPr="00CC2F8B">
              <w:rPr>
                <w:rFonts w:ascii="Times New Roman" w:hAnsi="Times New Roman" w:cs="Times New Roman"/>
              </w:rPr>
              <w:t>»</w:t>
            </w:r>
            <w:r w:rsidRPr="00CC2F8B">
              <w:t xml:space="preserve"> </w:t>
            </w:r>
            <w:r w:rsidRPr="00CC2F8B">
              <w:rPr>
                <w:rFonts w:ascii="Times New Roman" w:hAnsi="Times New Roman" w:cs="Times New Roman"/>
              </w:rPr>
              <w:t xml:space="preserve">МБУК «Центр творчества и </w:t>
            </w:r>
            <w:r w:rsidRPr="00CC2F8B">
              <w:rPr>
                <w:rFonts w:ascii="Times New Roman" w:hAnsi="Times New Roman" w:cs="Times New Roman"/>
              </w:rPr>
              <w:lastRenderedPageBreak/>
              <w:t>искусства»,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C002C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0519D4" w:rsidRDefault="008F322A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3 376,8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0519D4" w:rsidRDefault="008F322A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3 376,8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1A6057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1A6057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1A605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1A605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315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002C4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2C7CFD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14 500,2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2C7CFD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14 500,2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оддержка развития «Волонтеры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E34A80">
              <w:rPr>
                <w:rFonts w:ascii="Times New Roman" w:hAnsi="Times New Roman" w:cs="Times New Roman"/>
                <w:color w:val="000000"/>
              </w:rPr>
              <w:t>Культуры»</w:t>
            </w:r>
          </w:p>
        </w:tc>
        <w:tc>
          <w:tcPr>
            <w:tcW w:w="714" w:type="dxa"/>
            <w:vMerge w:val="restart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Популяризация культуры среди населения разн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возраста по средствам 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стия волонтеров «Культуры»  в подготовке и </w:t>
            </w:r>
            <w:r>
              <w:rPr>
                <w:rFonts w:ascii="Times New Roman" w:hAnsi="Times New Roman" w:cs="Times New Roman"/>
              </w:rPr>
              <w:lastRenderedPageBreak/>
              <w:t>проведении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</w:t>
            </w:r>
          </w:p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002C4" w:rsidRDefault="008F322A" w:rsidP="00172859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«Центр творч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 w:rsidRPr="00B4376A">
              <w:rPr>
                <w:rFonts w:ascii="Times New Roman" w:hAnsi="Times New Roman" w:cs="Times New Roman"/>
                <w:color w:val="000000"/>
              </w:rPr>
              <w:t>ства и иску</w:t>
            </w:r>
            <w:r w:rsidRPr="00B4376A">
              <w:rPr>
                <w:rFonts w:ascii="Times New Roman" w:hAnsi="Times New Roman" w:cs="Times New Roman"/>
                <w:color w:val="000000"/>
              </w:rPr>
              <w:t>с</w:t>
            </w:r>
            <w:r w:rsidRPr="00B4376A">
              <w:rPr>
                <w:rFonts w:ascii="Times New Roman" w:hAnsi="Times New Roman" w:cs="Times New Roman"/>
                <w:color w:val="000000"/>
              </w:rPr>
              <w:lastRenderedPageBreak/>
              <w:t>ства»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F34E13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gridSpan w:val="3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099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4" w:type="dxa"/>
            <w:vMerge w:val="restart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Pr="00C002C4" w:rsidRDefault="005F4EA3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 w:rsidR="00B33762">
              <w:rPr>
                <w:rFonts w:ascii="Times New Roman" w:hAnsi="Times New Roman" w:cs="Times New Roman"/>
              </w:rPr>
              <w:t>5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7F2139" w:rsidRDefault="003F0CD5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 w:rsidR="00854D47">
              <w:rPr>
                <w:rFonts w:ascii="Times New Roman" w:hAnsi="Times New Roman" w:cs="Times New Roman"/>
              </w:rPr>
              <w:t>219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7F2139" w:rsidRDefault="003F0CD5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 w:rsidR="00854D47">
              <w:rPr>
                <w:rFonts w:ascii="Times New Roman" w:hAnsi="Times New Roman" w:cs="Times New Roman"/>
              </w:rPr>
              <w:t>361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476C9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148,3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8E720D" w:rsidP="00BD4417">
            <w:pPr>
              <w:ind w:left="-57" w:right="-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710,1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318 925,5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316 295,8</w:t>
            </w:r>
          </w:p>
        </w:tc>
        <w:tc>
          <w:tcPr>
            <w:tcW w:w="992" w:type="dxa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677,2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1 952,5</w:t>
            </w:r>
          </w:p>
        </w:tc>
        <w:tc>
          <w:tcPr>
            <w:tcW w:w="1116" w:type="dxa"/>
            <w:gridSpan w:val="3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27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7F2139" w:rsidRDefault="002C7CF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326 633,1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7F2139" w:rsidRDefault="007621A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325 668,7</w:t>
            </w:r>
          </w:p>
        </w:tc>
        <w:tc>
          <w:tcPr>
            <w:tcW w:w="992" w:type="dxa"/>
            <w:shd w:val="clear" w:color="auto" w:fill="auto"/>
          </w:tcPr>
          <w:p w:rsidR="008F322A" w:rsidRPr="007F2139" w:rsidRDefault="001A605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704,9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7F2139" w:rsidRDefault="007621A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259,5</w:t>
            </w:r>
          </w:p>
        </w:tc>
        <w:tc>
          <w:tcPr>
            <w:tcW w:w="1116" w:type="dxa"/>
            <w:gridSpan w:val="3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Pr="00C002C4" w:rsidRDefault="005F4EA3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 w:rsidR="008F322A">
              <w:rPr>
                <w:rFonts w:ascii="Times New Roman" w:hAnsi="Times New Roman" w:cs="Times New Roman"/>
              </w:rPr>
              <w:t>8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7F2139" w:rsidRDefault="00C85E97" w:rsidP="00E4462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332 032,5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7F2139" w:rsidRDefault="00C85E97" w:rsidP="00E4462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331 299,9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9211A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732,6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581A6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323"/>
        </w:trPr>
        <w:tc>
          <w:tcPr>
            <w:tcW w:w="691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Default="005F4EA3" w:rsidP="005F4EA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0E52F4" w:rsidRDefault="009211AA" w:rsidP="00506EF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1 364 360,8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0E52F4" w:rsidRDefault="00C85E97" w:rsidP="00854D47">
            <w:pPr>
              <w:ind w:left="-57" w:right="-57"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1 297 175,7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4217AC" w:rsidP="009211AA">
            <w:pPr>
              <w:ind w:left="-57" w:right="-57" w:hanging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211AA">
              <w:rPr>
                <w:rFonts w:ascii="Times New Roman" w:hAnsi="Times New Roman" w:cs="Times New Roman"/>
              </w:rPr>
              <w:t> 263,0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9211AA" w:rsidP="00BD4417"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3 922,1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</w:tbl>
    <w:p w:rsidR="002B1563" w:rsidRDefault="005336A4" w:rsidP="002B1563">
      <w:pPr>
        <w:rPr>
          <w:rFonts w:ascii="Times New Roman" w:hAnsi="Times New Roman" w:cs="Times New Roman"/>
        </w:rPr>
      </w:pPr>
      <w:r w:rsidRPr="00F525DE">
        <w:rPr>
          <w:rFonts w:ascii="Times New Roman" w:hAnsi="Times New Roman" w:cs="Times New Roman"/>
        </w:rPr>
        <w:t xml:space="preserve"> </w:t>
      </w:r>
      <w:r w:rsidR="00C17E9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B1563">
        <w:rPr>
          <w:rFonts w:ascii="Times New Roman" w:hAnsi="Times New Roman" w:cs="Times New Roman"/>
        </w:rPr>
        <w:t xml:space="preserve">                               </w:t>
      </w:r>
    </w:p>
    <w:p w:rsidR="00285362" w:rsidRDefault="00285362" w:rsidP="00A610E6">
      <w:pPr>
        <w:ind w:firstLine="0"/>
        <w:rPr>
          <w:rFonts w:ascii="Times New Roman" w:hAnsi="Times New Roman" w:cs="Times New Roman"/>
          <w:sz w:val="27"/>
          <w:szCs w:val="27"/>
        </w:rPr>
      </w:pPr>
    </w:p>
    <w:p w:rsidR="00512612" w:rsidRDefault="00512612" w:rsidP="00512612">
      <w:pPr>
        <w:tabs>
          <w:tab w:val="left" w:pos="142"/>
        </w:tabs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512612" w:rsidRDefault="00512612" w:rsidP="00512612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D7B" w:rsidRDefault="00512612" w:rsidP="00512612"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63FA1">
        <w:rPr>
          <w:rFonts w:ascii="Times New Roman" w:hAnsi="Times New Roman" w:cs="Times New Roman"/>
          <w:sz w:val="27"/>
          <w:szCs w:val="27"/>
        </w:rPr>
        <w:tab/>
      </w:r>
      <w:r w:rsidR="00C17E9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</w:t>
      </w:r>
      <w:r w:rsidR="00FA3EA2">
        <w:rPr>
          <w:rFonts w:ascii="Times New Roman" w:hAnsi="Times New Roman" w:cs="Times New Roman"/>
          <w:sz w:val="27"/>
          <w:szCs w:val="27"/>
        </w:rPr>
        <w:t xml:space="preserve"> </w:t>
      </w:r>
      <w:r w:rsidR="00C17E9D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7F2139">
        <w:rPr>
          <w:rFonts w:ascii="Times New Roman" w:hAnsi="Times New Roman" w:cs="Times New Roman"/>
          <w:sz w:val="27"/>
          <w:szCs w:val="27"/>
        </w:rPr>
        <w:t xml:space="preserve">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     </w:t>
      </w:r>
      <w:r w:rsidR="001168D2">
        <w:rPr>
          <w:rFonts w:ascii="Times New Roman" w:hAnsi="Times New Roman" w:cs="Times New Roman"/>
          <w:sz w:val="27"/>
          <w:szCs w:val="27"/>
        </w:rPr>
        <w:t xml:space="preserve">    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  </w:t>
      </w:r>
      <w:r w:rsidR="005C5B85">
        <w:rPr>
          <w:rFonts w:ascii="Times New Roman" w:hAnsi="Times New Roman" w:cs="Times New Roman"/>
          <w:sz w:val="27"/>
          <w:szCs w:val="27"/>
        </w:rPr>
        <w:t xml:space="preserve">  </w:t>
      </w:r>
      <w:r w:rsidR="00E63FA1">
        <w:rPr>
          <w:rFonts w:ascii="Times New Roman" w:hAnsi="Times New Roman" w:cs="Times New Roman"/>
          <w:sz w:val="27"/>
          <w:szCs w:val="27"/>
        </w:rPr>
        <w:t xml:space="preserve">   </w:t>
      </w:r>
      <w:r w:rsidR="005C5B85">
        <w:rPr>
          <w:rFonts w:ascii="Times New Roman" w:hAnsi="Times New Roman" w:cs="Times New Roman"/>
          <w:sz w:val="27"/>
          <w:szCs w:val="27"/>
        </w:rPr>
        <w:t xml:space="preserve"> 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</w:t>
      </w:r>
      <w:r w:rsidR="00EC5F2E">
        <w:rPr>
          <w:rFonts w:ascii="Times New Roman" w:hAnsi="Times New Roman" w:cs="Times New Roman"/>
          <w:sz w:val="27"/>
          <w:szCs w:val="27"/>
        </w:rPr>
        <w:t xml:space="preserve">    </w:t>
      </w:r>
      <w:r w:rsidR="004730C3">
        <w:rPr>
          <w:rFonts w:ascii="Times New Roman" w:hAnsi="Times New Roman" w:cs="Times New Roman"/>
          <w:sz w:val="27"/>
          <w:szCs w:val="27"/>
        </w:rPr>
        <w:t xml:space="preserve">    </w:t>
      </w:r>
      <w:r w:rsidR="00EC5F2E">
        <w:rPr>
          <w:rFonts w:ascii="Times New Roman" w:hAnsi="Times New Roman" w:cs="Times New Roman"/>
          <w:sz w:val="27"/>
          <w:szCs w:val="27"/>
        </w:rPr>
        <w:t xml:space="preserve">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</w:t>
      </w:r>
      <w:r w:rsidR="00FA3EA2">
        <w:rPr>
          <w:rFonts w:ascii="Times New Roman" w:hAnsi="Times New Roman" w:cs="Times New Roman"/>
          <w:sz w:val="27"/>
          <w:szCs w:val="27"/>
        </w:rPr>
        <w:t>В</w:t>
      </w:r>
      <w:r w:rsidR="00940AA2">
        <w:rPr>
          <w:rFonts w:ascii="Times New Roman" w:hAnsi="Times New Roman" w:cs="Times New Roman"/>
          <w:sz w:val="27"/>
          <w:szCs w:val="27"/>
        </w:rPr>
        <w:t>.</w:t>
      </w:r>
      <w:r w:rsidR="007F2139">
        <w:rPr>
          <w:rFonts w:ascii="Times New Roman" w:hAnsi="Times New Roman" w:cs="Times New Roman"/>
          <w:sz w:val="27"/>
          <w:szCs w:val="27"/>
        </w:rPr>
        <w:t>В</w:t>
      </w:r>
      <w:r w:rsidR="00940AA2">
        <w:rPr>
          <w:rFonts w:ascii="Times New Roman" w:hAnsi="Times New Roman" w:cs="Times New Roman"/>
          <w:sz w:val="27"/>
          <w:szCs w:val="27"/>
        </w:rPr>
        <w:t xml:space="preserve">. </w:t>
      </w:r>
      <w:r w:rsidR="00FA3EA2">
        <w:rPr>
          <w:rFonts w:ascii="Times New Roman" w:hAnsi="Times New Roman" w:cs="Times New Roman"/>
          <w:sz w:val="27"/>
          <w:szCs w:val="27"/>
        </w:rPr>
        <w:t>Подкидышева</w:t>
      </w:r>
      <w:r w:rsidR="00FA1578">
        <w:rPr>
          <w:rFonts w:ascii="Times New Roman" w:hAnsi="Times New Roman" w:cs="Times New Roman"/>
          <w:sz w:val="27"/>
          <w:szCs w:val="27"/>
        </w:rPr>
        <w:t xml:space="preserve">     </w:t>
      </w:r>
      <w:bookmarkEnd w:id="0"/>
    </w:p>
    <w:p w:rsidR="00E63FA1" w:rsidRDefault="00E63FA1" w:rsidP="00042D7B">
      <w:pPr>
        <w:rPr>
          <w:rFonts w:ascii="Times New Roman" w:hAnsi="Times New Roman" w:cs="Times New Roman"/>
          <w:sz w:val="27"/>
          <w:szCs w:val="27"/>
        </w:rPr>
      </w:pPr>
    </w:p>
    <w:p w:rsidR="00042D7B" w:rsidRDefault="00042D7B" w:rsidP="00042D7B">
      <w:pPr>
        <w:rPr>
          <w:rFonts w:ascii="Times New Roman" w:hAnsi="Times New Roman" w:cs="Times New Roman"/>
          <w:sz w:val="27"/>
          <w:szCs w:val="27"/>
        </w:rPr>
      </w:pPr>
    </w:p>
    <w:p w:rsidR="004730C3" w:rsidRDefault="004730C3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sectPr w:rsidR="0018289F" w:rsidSect="002549A2">
      <w:headerReference w:type="default" r:id="rId9"/>
      <w:endnotePr>
        <w:numFmt w:val="chicago"/>
      </w:endnotePr>
      <w:type w:val="continuous"/>
      <w:pgSz w:w="16837" w:h="11905" w:orient="landscape" w:code="9"/>
      <w:pgMar w:top="1701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07" w:rsidRDefault="00A97807" w:rsidP="007454EF">
      <w:r>
        <w:separator/>
      </w:r>
    </w:p>
  </w:endnote>
  <w:endnote w:type="continuationSeparator" w:id="0">
    <w:p w:rsidR="00A97807" w:rsidRDefault="00A97807" w:rsidP="007454EF">
      <w:r>
        <w:continuationSeparator/>
      </w:r>
    </w:p>
  </w:endnote>
  <w:endnote w:id="1">
    <w:p w:rsidR="00BA2BF9" w:rsidRPr="00E63FA1" w:rsidRDefault="00BA2BF9" w:rsidP="00E63FA1">
      <w:pPr>
        <w:pStyle w:val="affff9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07" w:rsidRDefault="00A97807" w:rsidP="007454EF">
      <w:r>
        <w:separator/>
      </w:r>
    </w:p>
  </w:footnote>
  <w:footnote w:type="continuationSeparator" w:id="0">
    <w:p w:rsidR="00A97807" w:rsidRDefault="00A97807" w:rsidP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BF9" w:rsidRDefault="00BA2BF9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BA2BF9" w:rsidRDefault="00BA2BF9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B1"/>
    <w:rsid w:val="0000153E"/>
    <w:rsid w:val="00006085"/>
    <w:rsid w:val="000067DA"/>
    <w:rsid w:val="00010749"/>
    <w:rsid w:val="00014B06"/>
    <w:rsid w:val="00015D17"/>
    <w:rsid w:val="000175CA"/>
    <w:rsid w:val="00017AF3"/>
    <w:rsid w:val="00022A7A"/>
    <w:rsid w:val="000273DE"/>
    <w:rsid w:val="00027708"/>
    <w:rsid w:val="000334D2"/>
    <w:rsid w:val="00035B2F"/>
    <w:rsid w:val="00040192"/>
    <w:rsid w:val="00042D7B"/>
    <w:rsid w:val="0005155C"/>
    <w:rsid w:val="000519D4"/>
    <w:rsid w:val="000549C4"/>
    <w:rsid w:val="00060416"/>
    <w:rsid w:val="00060B85"/>
    <w:rsid w:val="00060ECF"/>
    <w:rsid w:val="00064227"/>
    <w:rsid w:val="00067348"/>
    <w:rsid w:val="0007164D"/>
    <w:rsid w:val="000719A1"/>
    <w:rsid w:val="00077175"/>
    <w:rsid w:val="00077C96"/>
    <w:rsid w:val="00081E45"/>
    <w:rsid w:val="00084EE9"/>
    <w:rsid w:val="0008529D"/>
    <w:rsid w:val="000904E2"/>
    <w:rsid w:val="00091B9B"/>
    <w:rsid w:val="000964A7"/>
    <w:rsid w:val="000968E7"/>
    <w:rsid w:val="000A1912"/>
    <w:rsid w:val="000A27E2"/>
    <w:rsid w:val="000A3F6A"/>
    <w:rsid w:val="000A48AC"/>
    <w:rsid w:val="000A4D43"/>
    <w:rsid w:val="000A5078"/>
    <w:rsid w:val="000A5657"/>
    <w:rsid w:val="000A567A"/>
    <w:rsid w:val="000A7581"/>
    <w:rsid w:val="000B0554"/>
    <w:rsid w:val="000B1BD1"/>
    <w:rsid w:val="000B3C83"/>
    <w:rsid w:val="000B6143"/>
    <w:rsid w:val="000B7FD5"/>
    <w:rsid w:val="000C295B"/>
    <w:rsid w:val="000C739C"/>
    <w:rsid w:val="000D3336"/>
    <w:rsid w:val="000D3A3E"/>
    <w:rsid w:val="000D4D14"/>
    <w:rsid w:val="000D563B"/>
    <w:rsid w:val="000D6160"/>
    <w:rsid w:val="000D653E"/>
    <w:rsid w:val="000E0BD8"/>
    <w:rsid w:val="000E27E2"/>
    <w:rsid w:val="000E52F4"/>
    <w:rsid w:val="000F22C4"/>
    <w:rsid w:val="000F6AA1"/>
    <w:rsid w:val="001028F1"/>
    <w:rsid w:val="001071E1"/>
    <w:rsid w:val="0011047E"/>
    <w:rsid w:val="00111858"/>
    <w:rsid w:val="00113BAB"/>
    <w:rsid w:val="00113EB6"/>
    <w:rsid w:val="00115256"/>
    <w:rsid w:val="00115631"/>
    <w:rsid w:val="001168D2"/>
    <w:rsid w:val="00117786"/>
    <w:rsid w:val="001178E8"/>
    <w:rsid w:val="0012155C"/>
    <w:rsid w:val="00121D53"/>
    <w:rsid w:val="00130C8B"/>
    <w:rsid w:val="001329B7"/>
    <w:rsid w:val="001336F7"/>
    <w:rsid w:val="00133E17"/>
    <w:rsid w:val="00135537"/>
    <w:rsid w:val="00141422"/>
    <w:rsid w:val="00142164"/>
    <w:rsid w:val="001478A4"/>
    <w:rsid w:val="00151771"/>
    <w:rsid w:val="00153E6E"/>
    <w:rsid w:val="001606D2"/>
    <w:rsid w:val="00161AC9"/>
    <w:rsid w:val="00161CBA"/>
    <w:rsid w:val="001639BB"/>
    <w:rsid w:val="001673C4"/>
    <w:rsid w:val="00170A7D"/>
    <w:rsid w:val="00172859"/>
    <w:rsid w:val="00176936"/>
    <w:rsid w:val="001769C5"/>
    <w:rsid w:val="001776EC"/>
    <w:rsid w:val="00180661"/>
    <w:rsid w:val="0018094C"/>
    <w:rsid w:val="001827A3"/>
    <w:rsid w:val="0018289F"/>
    <w:rsid w:val="00184291"/>
    <w:rsid w:val="00185491"/>
    <w:rsid w:val="00187779"/>
    <w:rsid w:val="0019414A"/>
    <w:rsid w:val="00194733"/>
    <w:rsid w:val="001962FD"/>
    <w:rsid w:val="00197D28"/>
    <w:rsid w:val="001A2D8B"/>
    <w:rsid w:val="001A6057"/>
    <w:rsid w:val="001A77E9"/>
    <w:rsid w:val="001B0003"/>
    <w:rsid w:val="001B0D11"/>
    <w:rsid w:val="001B1A9E"/>
    <w:rsid w:val="001B6763"/>
    <w:rsid w:val="001C053C"/>
    <w:rsid w:val="001C12E5"/>
    <w:rsid w:val="001C18E1"/>
    <w:rsid w:val="001C3B51"/>
    <w:rsid w:val="001C6E60"/>
    <w:rsid w:val="001D4688"/>
    <w:rsid w:val="001D5FCD"/>
    <w:rsid w:val="001E54D5"/>
    <w:rsid w:val="001E7C6E"/>
    <w:rsid w:val="001F07FF"/>
    <w:rsid w:val="001F4DF1"/>
    <w:rsid w:val="002010E0"/>
    <w:rsid w:val="00202A63"/>
    <w:rsid w:val="00204DC6"/>
    <w:rsid w:val="00222051"/>
    <w:rsid w:val="0022245D"/>
    <w:rsid w:val="00223764"/>
    <w:rsid w:val="002264F9"/>
    <w:rsid w:val="00226C9F"/>
    <w:rsid w:val="00227202"/>
    <w:rsid w:val="002311D7"/>
    <w:rsid w:val="002325B6"/>
    <w:rsid w:val="0023475C"/>
    <w:rsid w:val="00234D1E"/>
    <w:rsid w:val="002364E1"/>
    <w:rsid w:val="00236D0E"/>
    <w:rsid w:val="00236EE1"/>
    <w:rsid w:val="0023797F"/>
    <w:rsid w:val="00240225"/>
    <w:rsid w:val="00240D8B"/>
    <w:rsid w:val="00242C1F"/>
    <w:rsid w:val="00243626"/>
    <w:rsid w:val="00244551"/>
    <w:rsid w:val="002505D2"/>
    <w:rsid w:val="00250ABB"/>
    <w:rsid w:val="002525A2"/>
    <w:rsid w:val="00253251"/>
    <w:rsid w:val="00253BFF"/>
    <w:rsid w:val="00253D19"/>
    <w:rsid w:val="002549A2"/>
    <w:rsid w:val="00262128"/>
    <w:rsid w:val="002653EE"/>
    <w:rsid w:val="0026545A"/>
    <w:rsid w:val="002721EF"/>
    <w:rsid w:val="00272E08"/>
    <w:rsid w:val="00273204"/>
    <w:rsid w:val="002741DE"/>
    <w:rsid w:val="002751C2"/>
    <w:rsid w:val="00275AA8"/>
    <w:rsid w:val="0028097A"/>
    <w:rsid w:val="0028137B"/>
    <w:rsid w:val="002815A7"/>
    <w:rsid w:val="0028337A"/>
    <w:rsid w:val="00284E26"/>
    <w:rsid w:val="00284F6B"/>
    <w:rsid w:val="00284FDE"/>
    <w:rsid w:val="00285362"/>
    <w:rsid w:val="00290896"/>
    <w:rsid w:val="0029147B"/>
    <w:rsid w:val="00291729"/>
    <w:rsid w:val="002921AE"/>
    <w:rsid w:val="002940DC"/>
    <w:rsid w:val="002946B7"/>
    <w:rsid w:val="002A19DE"/>
    <w:rsid w:val="002A7126"/>
    <w:rsid w:val="002A7626"/>
    <w:rsid w:val="002B0A64"/>
    <w:rsid w:val="002B1563"/>
    <w:rsid w:val="002B4DE0"/>
    <w:rsid w:val="002B7C8A"/>
    <w:rsid w:val="002C03F1"/>
    <w:rsid w:val="002C07B5"/>
    <w:rsid w:val="002C272B"/>
    <w:rsid w:val="002C3A9E"/>
    <w:rsid w:val="002C450B"/>
    <w:rsid w:val="002C45A8"/>
    <w:rsid w:val="002C492D"/>
    <w:rsid w:val="002C7CFD"/>
    <w:rsid w:val="002D52DA"/>
    <w:rsid w:val="002D5A13"/>
    <w:rsid w:val="002E1098"/>
    <w:rsid w:val="002E3428"/>
    <w:rsid w:val="002E67E8"/>
    <w:rsid w:val="002E6E5A"/>
    <w:rsid w:val="002E6EFD"/>
    <w:rsid w:val="002F29CE"/>
    <w:rsid w:val="002F3D9A"/>
    <w:rsid w:val="002F40CD"/>
    <w:rsid w:val="002F4319"/>
    <w:rsid w:val="002F4A03"/>
    <w:rsid w:val="002F5056"/>
    <w:rsid w:val="002F5880"/>
    <w:rsid w:val="00300ACB"/>
    <w:rsid w:val="00301FCE"/>
    <w:rsid w:val="0030345A"/>
    <w:rsid w:val="00303F98"/>
    <w:rsid w:val="00305729"/>
    <w:rsid w:val="00312846"/>
    <w:rsid w:val="00313694"/>
    <w:rsid w:val="00315AFF"/>
    <w:rsid w:val="0031759A"/>
    <w:rsid w:val="00317A92"/>
    <w:rsid w:val="003203A3"/>
    <w:rsid w:val="00326313"/>
    <w:rsid w:val="0033049A"/>
    <w:rsid w:val="00333EE6"/>
    <w:rsid w:val="00334F80"/>
    <w:rsid w:val="00335EE7"/>
    <w:rsid w:val="00335FC9"/>
    <w:rsid w:val="00336437"/>
    <w:rsid w:val="00336F69"/>
    <w:rsid w:val="003435F1"/>
    <w:rsid w:val="00344303"/>
    <w:rsid w:val="00344D3B"/>
    <w:rsid w:val="00345CC8"/>
    <w:rsid w:val="00346B3A"/>
    <w:rsid w:val="00346D6A"/>
    <w:rsid w:val="0034789E"/>
    <w:rsid w:val="00362E35"/>
    <w:rsid w:val="003645E7"/>
    <w:rsid w:val="00365FCC"/>
    <w:rsid w:val="00366FEC"/>
    <w:rsid w:val="00371092"/>
    <w:rsid w:val="00373770"/>
    <w:rsid w:val="00373A70"/>
    <w:rsid w:val="00374071"/>
    <w:rsid w:val="003750A5"/>
    <w:rsid w:val="003750E5"/>
    <w:rsid w:val="003754F4"/>
    <w:rsid w:val="00375BAB"/>
    <w:rsid w:val="00375C38"/>
    <w:rsid w:val="003779A5"/>
    <w:rsid w:val="00382DF1"/>
    <w:rsid w:val="00384DDC"/>
    <w:rsid w:val="00392381"/>
    <w:rsid w:val="0039438B"/>
    <w:rsid w:val="0039552B"/>
    <w:rsid w:val="00396368"/>
    <w:rsid w:val="003A06E4"/>
    <w:rsid w:val="003A0726"/>
    <w:rsid w:val="003A146A"/>
    <w:rsid w:val="003A2C5F"/>
    <w:rsid w:val="003A2F44"/>
    <w:rsid w:val="003A5D67"/>
    <w:rsid w:val="003B50CC"/>
    <w:rsid w:val="003B54A4"/>
    <w:rsid w:val="003C35A1"/>
    <w:rsid w:val="003C4C3C"/>
    <w:rsid w:val="003D0BEE"/>
    <w:rsid w:val="003D28E9"/>
    <w:rsid w:val="003D290F"/>
    <w:rsid w:val="003D349F"/>
    <w:rsid w:val="003D594F"/>
    <w:rsid w:val="003D5EDE"/>
    <w:rsid w:val="003D6238"/>
    <w:rsid w:val="003D7B88"/>
    <w:rsid w:val="003E4EA6"/>
    <w:rsid w:val="003E51BD"/>
    <w:rsid w:val="003E73E0"/>
    <w:rsid w:val="003F0054"/>
    <w:rsid w:val="003F0CD5"/>
    <w:rsid w:val="003F28BD"/>
    <w:rsid w:val="0040006C"/>
    <w:rsid w:val="004020BD"/>
    <w:rsid w:val="00402D10"/>
    <w:rsid w:val="00405079"/>
    <w:rsid w:val="004051C5"/>
    <w:rsid w:val="00405C85"/>
    <w:rsid w:val="00406266"/>
    <w:rsid w:val="00411873"/>
    <w:rsid w:val="0041229D"/>
    <w:rsid w:val="00414E30"/>
    <w:rsid w:val="00415360"/>
    <w:rsid w:val="00417CB1"/>
    <w:rsid w:val="004217AC"/>
    <w:rsid w:val="00422E8A"/>
    <w:rsid w:val="004252E8"/>
    <w:rsid w:val="0042675A"/>
    <w:rsid w:val="00427F68"/>
    <w:rsid w:val="00431144"/>
    <w:rsid w:val="00437BF4"/>
    <w:rsid w:val="00443608"/>
    <w:rsid w:val="0044461F"/>
    <w:rsid w:val="0044680D"/>
    <w:rsid w:val="0045064E"/>
    <w:rsid w:val="00455DDF"/>
    <w:rsid w:val="00456419"/>
    <w:rsid w:val="0046320D"/>
    <w:rsid w:val="00466355"/>
    <w:rsid w:val="00471E0F"/>
    <w:rsid w:val="004730C3"/>
    <w:rsid w:val="00476C90"/>
    <w:rsid w:val="004826C3"/>
    <w:rsid w:val="00483781"/>
    <w:rsid w:val="00485F50"/>
    <w:rsid w:val="004866BA"/>
    <w:rsid w:val="0049221A"/>
    <w:rsid w:val="004927A6"/>
    <w:rsid w:val="00496C22"/>
    <w:rsid w:val="004A0440"/>
    <w:rsid w:val="004A110E"/>
    <w:rsid w:val="004A2744"/>
    <w:rsid w:val="004A3890"/>
    <w:rsid w:val="004A6082"/>
    <w:rsid w:val="004A72BB"/>
    <w:rsid w:val="004B07D1"/>
    <w:rsid w:val="004B0F9D"/>
    <w:rsid w:val="004B19D8"/>
    <w:rsid w:val="004C1015"/>
    <w:rsid w:val="004C23F7"/>
    <w:rsid w:val="004C365F"/>
    <w:rsid w:val="004C4235"/>
    <w:rsid w:val="004D3807"/>
    <w:rsid w:val="004D6703"/>
    <w:rsid w:val="004D6729"/>
    <w:rsid w:val="004D7CAC"/>
    <w:rsid w:val="004E2DDA"/>
    <w:rsid w:val="004E543A"/>
    <w:rsid w:val="004F024A"/>
    <w:rsid w:val="004F0825"/>
    <w:rsid w:val="004F6727"/>
    <w:rsid w:val="004F7A7C"/>
    <w:rsid w:val="00504524"/>
    <w:rsid w:val="005065CC"/>
    <w:rsid w:val="00506EF5"/>
    <w:rsid w:val="0050732E"/>
    <w:rsid w:val="00512612"/>
    <w:rsid w:val="00512DD8"/>
    <w:rsid w:val="00514DCC"/>
    <w:rsid w:val="0051691B"/>
    <w:rsid w:val="00520B51"/>
    <w:rsid w:val="0052108D"/>
    <w:rsid w:val="00523566"/>
    <w:rsid w:val="00530354"/>
    <w:rsid w:val="00530757"/>
    <w:rsid w:val="005336A4"/>
    <w:rsid w:val="0053376E"/>
    <w:rsid w:val="00537DDE"/>
    <w:rsid w:val="00541232"/>
    <w:rsid w:val="0054310E"/>
    <w:rsid w:val="00546139"/>
    <w:rsid w:val="00552B78"/>
    <w:rsid w:val="00555C7B"/>
    <w:rsid w:val="00557037"/>
    <w:rsid w:val="00557B59"/>
    <w:rsid w:val="00564C74"/>
    <w:rsid w:val="00571DFE"/>
    <w:rsid w:val="005726B9"/>
    <w:rsid w:val="005734CB"/>
    <w:rsid w:val="00581A6D"/>
    <w:rsid w:val="00581C12"/>
    <w:rsid w:val="00585947"/>
    <w:rsid w:val="00591C38"/>
    <w:rsid w:val="005925DC"/>
    <w:rsid w:val="00592DE6"/>
    <w:rsid w:val="00595058"/>
    <w:rsid w:val="005A0C4B"/>
    <w:rsid w:val="005A380E"/>
    <w:rsid w:val="005A7401"/>
    <w:rsid w:val="005B069A"/>
    <w:rsid w:val="005B0887"/>
    <w:rsid w:val="005B47C7"/>
    <w:rsid w:val="005B5405"/>
    <w:rsid w:val="005B6EEF"/>
    <w:rsid w:val="005B730F"/>
    <w:rsid w:val="005B7471"/>
    <w:rsid w:val="005C21D9"/>
    <w:rsid w:val="005C2600"/>
    <w:rsid w:val="005C530D"/>
    <w:rsid w:val="005C5B85"/>
    <w:rsid w:val="005C6B28"/>
    <w:rsid w:val="005D4B60"/>
    <w:rsid w:val="005D4E7D"/>
    <w:rsid w:val="005D6858"/>
    <w:rsid w:val="005D6E96"/>
    <w:rsid w:val="005D76D9"/>
    <w:rsid w:val="005E2611"/>
    <w:rsid w:val="005E6E76"/>
    <w:rsid w:val="005E7C1E"/>
    <w:rsid w:val="005F3C23"/>
    <w:rsid w:val="005F3C2B"/>
    <w:rsid w:val="005F4094"/>
    <w:rsid w:val="005F4EA3"/>
    <w:rsid w:val="005F6FA6"/>
    <w:rsid w:val="005F78B0"/>
    <w:rsid w:val="00602722"/>
    <w:rsid w:val="00602E0F"/>
    <w:rsid w:val="00604954"/>
    <w:rsid w:val="00607790"/>
    <w:rsid w:val="00612563"/>
    <w:rsid w:val="006164EF"/>
    <w:rsid w:val="00616A2E"/>
    <w:rsid w:val="006178EC"/>
    <w:rsid w:val="006179A1"/>
    <w:rsid w:val="00621862"/>
    <w:rsid w:val="00627A04"/>
    <w:rsid w:val="00632C35"/>
    <w:rsid w:val="00634E44"/>
    <w:rsid w:val="00637900"/>
    <w:rsid w:val="00640498"/>
    <w:rsid w:val="0064083B"/>
    <w:rsid w:val="006413EA"/>
    <w:rsid w:val="006429D4"/>
    <w:rsid w:val="00646461"/>
    <w:rsid w:val="00646D09"/>
    <w:rsid w:val="00651869"/>
    <w:rsid w:val="0065357A"/>
    <w:rsid w:val="006540D7"/>
    <w:rsid w:val="00656124"/>
    <w:rsid w:val="006572C9"/>
    <w:rsid w:val="006574E7"/>
    <w:rsid w:val="006575B1"/>
    <w:rsid w:val="006614B5"/>
    <w:rsid w:val="00662CDC"/>
    <w:rsid w:val="00663D85"/>
    <w:rsid w:val="00666279"/>
    <w:rsid w:val="00667547"/>
    <w:rsid w:val="00670B34"/>
    <w:rsid w:val="0067426B"/>
    <w:rsid w:val="00675818"/>
    <w:rsid w:val="00676D6F"/>
    <w:rsid w:val="0068006D"/>
    <w:rsid w:val="00687140"/>
    <w:rsid w:val="00687F6B"/>
    <w:rsid w:val="00690DAF"/>
    <w:rsid w:val="00692AE3"/>
    <w:rsid w:val="00692B35"/>
    <w:rsid w:val="00693C12"/>
    <w:rsid w:val="006A192B"/>
    <w:rsid w:val="006A5F56"/>
    <w:rsid w:val="006A6E39"/>
    <w:rsid w:val="006B297B"/>
    <w:rsid w:val="006B3592"/>
    <w:rsid w:val="006B49B6"/>
    <w:rsid w:val="006B5A08"/>
    <w:rsid w:val="006B6F57"/>
    <w:rsid w:val="006C1FA0"/>
    <w:rsid w:val="006C7553"/>
    <w:rsid w:val="006D49C2"/>
    <w:rsid w:val="006D4C2B"/>
    <w:rsid w:val="006D551F"/>
    <w:rsid w:val="006D7A94"/>
    <w:rsid w:val="006E45BD"/>
    <w:rsid w:val="006E54AF"/>
    <w:rsid w:val="006E572A"/>
    <w:rsid w:val="006E7676"/>
    <w:rsid w:val="006F08E6"/>
    <w:rsid w:val="006F1425"/>
    <w:rsid w:val="006F17F9"/>
    <w:rsid w:val="006F3F29"/>
    <w:rsid w:val="006F4B3B"/>
    <w:rsid w:val="006F4FCF"/>
    <w:rsid w:val="006F5398"/>
    <w:rsid w:val="006F60F6"/>
    <w:rsid w:val="006F69DA"/>
    <w:rsid w:val="006F7750"/>
    <w:rsid w:val="006F7AB2"/>
    <w:rsid w:val="00701ED9"/>
    <w:rsid w:val="00702514"/>
    <w:rsid w:val="00702C62"/>
    <w:rsid w:val="007069C8"/>
    <w:rsid w:val="00707A2C"/>
    <w:rsid w:val="0071259D"/>
    <w:rsid w:val="007131ED"/>
    <w:rsid w:val="00716BC1"/>
    <w:rsid w:val="00716D14"/>
    <w:rsid w:val="007177F0"/>
    <w:rsid w:val="00720AD2"/>
    <w:rsid w:val="00721282"/>
    <w:rsid w:val="007245D9"/>
    <w:rsid w:val="00725729"/>
    <w:rsid w:val="007302D6"/>
    <w:rsid w:val="00730705"/>
    <w:rsid w:val="0073272C"/>
    <w:rsid w:val="0073469E"/>
    <w:rsid w:val="00735020"/>
    <w:rsid w:val="00740A96"/>
    <w:rsid w:val="007410AC"/>
    <w:rsid w:val="007437D5"/>
    <w:rsid w:val="007444E5"/>
    <w:rsid w:val="00745412"/>
    <w:rsid w:val="007454EF"/>
    <w:rsid w:val="00746D6E"/>
    <w:rsid w:val="00750E96"/>
    <w:rsid w:val="007514E5"/>
    <w:rsid w:val="00751970"/>
    <w:rsid w:val="00753D9B"/>
    <w:rsid w:val="007542A8"/>
    <w:rsid w:val="00754A70"/>
    <w:rsid w:val="007621AD"/>
    <w:rsid w:val="00764D8B"/>
    <w:rsid w:val="007666BC"/>
    <w:rsid w:val="007667FE"/>
    <w:rsid w:val="0077253D"/>
    <w:rsid w:val="0077373F"/>
    <w:rsid w:val="00774E67"/>
    <w:rsid w:val="0078221C"/>
    <w:rsid w:val="00782D63"/>
    <w:rsid w:val="00787BC9"/>
    <w:rsid w:val="007901B5"/>
    <w:rsid w:val="00790FC8"/>
    <w:rsid w:val="007910FB"/>
    <w:rsid w:val="00791DCA"/>
    <w:rsid w:val="00792233"/>
    <w:rsid w:val="00794541"/>
    <w:rsid w:val="007975AF"/>
    <w:rsid w:val="007A02C3"/>
    <w:rsid w:val="007A494F"/>
    <w:rsid w:val="007A67C2"/>
    <w:rsid w:val="007B3DE5"/>
    <w:rsid w:val="007B5689"/>
    <w:rsid w:val="007B5F67"/>
    <w:rsid w:val="007B6FB4"/>
    <w:rsid w:val="007C00FA"/>
    <w:rsid w:val="007C24B6"/>
    <w:rsid w:val="007C2C5D"/>
    <w:rsid w:val="007C579C"/>
    <w:rsid w:val="007C636A"/>
    <w:rsid w:val="007C6CAD"/>
    <w:rsid w:val="007C7E25"/>
    <w:rsid w:val="007D3F0D"/>
    <w:rsid w:val="007D5B3B"/>
    <w:rsid w:val="007D6613"/>
    <w:rsid w:val="007E4160"/>
    <w:rsid w:val="007E6A44"/>
    <w:rsid w:val="007E76D5"/>
    <w:rsid w:val="007E7FF3"/>
    <w:rsid w:val="007F1E3E"/>
    <w:rsid w:val="007F2139"/>
    <w:rsid w:val="007F3DE8"/>
    <w:rsid w:val="007F3E6E"/>
    <w:rsid w:val="007F4D49"/>
    <w:rsid w:val="00802017"/>
    <w:rsid w:val="00802E4E"/>
    <w:rsid w:val="00803AB0"/>
    <w:rsid w:val="00804166"/>
    <w:rsid w:val="0080769E"/>
    <w:rsid w:val="008139A9"/>
    <w:rsid w:val="00814525"/>
    <w:rsid w:val="00816DB1"/>
    <w:rsid w:val="00817CCF"/>
    <w:rsid w:val="00822E0A"/>
    <w:rsid w:val="0082384E"/>
    <w:rsid w:val="008269B1"/>
    <w:rsid w:val="00827DFD"/>
    <w:rsid w:val="00830377"/>
    <w:rsid w:val="00830E51"/>
    <w:rsid w:val="00831995"/>
    <w:rsid w:val="00833B89"/>
    <w:rsid w:val="00834355"/>
    <w:rsid w:val="008347AD"/>
    <w:rsid w:val="00842629"/>
    <w:rsid w:val="00844B45"/>
    <w:rsid w:val="00845885"/>
    <w:rsid w:val="0084712A"/>
    <w:rsid w:val="0085019C"/>
    <w:rsid w:val="00850A5D"/>
    <w:rsid w:val="00851CBF"/>
    <w:rsid w:val="00854D47"/>
    <w:rsid w:val="00856A9C"/>
    <w:rsid w:val="00857516"/>
    <w:rsid w:val="00860B25"/>
    <w:rsid w:val="00862A1F"/>
    <w:rsid w:val="00873D76"/>
    <w:rsid w:val="008804AC"/>
    <w:rsid w:val="008804D0"/>
    <w:rsid w:val="00881570"/>
    <w:rsid w:val="00886723"/>
    <w:rsid w:val="008930EC"/>
    <w:rsid w:val="00894B3C"/>
    <w:rsid w:val="008A440F"/>
    <w:rsid w:val="008A4BAD"/>
    <w:rsid w:val="008A508D"/>
    <w:rsid w:val="008A60C1"/>
    <w:rsid w:val="008A6276"/>
    <w:rsid w:val="008A69BC"/>
    <w:rsid w:val="008A6D0A"/>
    <w:rsid w:val="008B2927"/>
    <w:rsid w:val="008B2C5A"/>
    <w:rsid w:val="008B4D24"/>
    <w:rsid w:val="008C1121"/>
    <w:rsid w:val="008C360C"/>
    <w:rsid w:val="008C4883"/>
    <w:rsid w:val="008C4A7E"/>
    <w:rsid w:val="008C59CD"/>
    <w:rsid w:val="008C609A"/>
    <w:rsid w:val="008D12ED"/>
    <w:rsid w:val="008D228E"/>
    <w:rsid w:val="008D2DF9"/>
    <w:rsid w:val="008D3A5F"/>
    <w:rsid w:val="008D612A"/>
    <w:rsid w:val="008D6316"/>
    <w:rsid w:val="008D704C"/>
    <w:rsid w:val="008D75FF"/>
    <w:rsid w:val="008E720D"/>
    <w:rsid w:val="008E7462"/>
    <w:rsid w:val="008F19C9"/>
    <w:rsid w:val="008F1AC4"/>
    <w:rsid w:val="008F1DDB"/>
    <w:rsid w:val="008F237D"/>
    <w:rsid w:val="008F322A"/>
    <w:rsid w:val="00900A6A"/>
    <w:rsid w:val="00902877"/>
    <w:rsid w:val="009046CA"/>
    <w:rsid w:val="00904CB3"/>
    <w:rsid w:val="00906CB3"/>
    <w:rsid w:val="00906EF0"/>
    <w:rsid w:val="0091693B"/>
    <w:rsid w:val="00916DE3"/>
    <w:rsid w:val="009200FC"/>
    <w:rsid w:val="009211AA"/>
    <w:rsid w:val="00931DF3"/>
    <w:rsid w:val="00933A43"/>
    <w:rsid w:val="00933E68"/>
    <w:rsid w:val="00934722"/>
    <w:rsid w:val="00935153"/>
    <w:rsid w:val="00936E8A"/>
    <w:rsid w:val="009379E6"/>
    <w:rsid w:val="00940AA2"/>
    <w:rsid w:val="00942A0D"/>
    <w:rsid w:val="00942F74"/>
    <w:rsid w:val="0094611B"/>
    <w:rsid w:val="00946538"/>
    <w:rsid w:val="00953B9F"/>
    <w:rsid w:val="009551C3"/>
    <w:rsid w:val="009565BE"/>
    <w:rsid w:val="00960397"/>
    <w:rsid w:val="00961D0D"/>
    <w:rsid w:val="00965160"/>
    <w:rsid w:val="0096758A"/>
    <w:rsid w:val="009702D5"/>
    <w:rsid w:val="0097241A"/>
    <w:rsid w:val="0097513D"/>
    <w:rsid w:val="00975770"/>
    <w:rsid w:val="00982DEA"/>
    <w:rsid w:val="00984C42"/>
    <w:rsid w:val="009858CF"/>
    <w:rsid w:val="00987C90"/>
    <w:rsid w:val="00990497"/>
    <w:rsid w:val="00991409"/>
    <w:rsid w:val="00994482"/>
    <w:rsid w:val="009A085D"/>
    <w:rsid w:val="009A255B"/>
    <w:rsid w:val="009B0144"/>
    <w:rsid w:val="009B1B98"/>
    <w:rsid w:val="009B2B58"/>
    <w:rsid w:val="009B452A"/>
    <w:rsid w:val="009B6A1A"/>
    <w:rsid w:val="009C11D0"/>
    <w:rsid w:val="009C1C22"/>
    <w:rsid w:val="009C25F9"/>
    <w:rsid w:val="009C4BED"/>
    <w:rsid w:val="009C4D97"/>
    <w:rsid w:val="009D003B"/>
    <w:rsid w:val="009D040E"/>
    <w:rsid w:val="009D60AB"/>
    <w:rsid w:val="009D7839"/>
    <w:rsid w:val="009E0218"/>
    <w:rsid w:val="009E0D09"/>
    <w:rsid w:val="009E1C94"/>
    <w:rsid w:val="009E6C87"/>
    <w:rsid w:val="009F276F"/>
    <w:rsid w:val="009F5201"/>
    <w:rsid w:val="00A023D3"/>
    <w:rsid w:val="00A033DC"/>
    <w:rsid w:val="00A04F3A"/>
    <w:rsid w:val="00A06948"/>
    <w:rsid w:val="00A06DAD"/>
    <w:rsid w:val="00A127B2"/>
    <w:rsid w:val="00A13181"/>
    <w:rsid w:val="00A158B4"/>
    <w:rsid w:val="00A16AAF"/>
    <w:rsid w:val="00A203CA"/>
    <w:rsid w:val="00A2140B"/>
    <w:rsid w:val="00A23C1A"/>
    <w:rsid w:val="00A2440C"/>
    <w:rsid w:val="00A24D15"/>
    <w:rsid w:val="00A3148E"/>
    <w:rsid w:val="00A32366"/>
    <w:rsid w:val="00A35529"/>
    <w:rsid w:val="00A37BE2"/>
    <w:rsid w:val="00A41E17"/>
    <w:rsid w:val="00A437F7"/>
    <w:rsid w:val="00A4532A"/>
    <w:rsid w:val="00A47FB3"/>
    <w:rsid w:val="00A50191"/>
    <w:rsid w:val="00A501AF"/>
    <w:rsid w:val="00A53F23"/>
    <w:rsid w:val="00A56A42"/>
    <w:rsid w:val="00A6025E"/>
    <w:rsid w:val="00A6040B"/>
    <w:rsid w:val="00A610E6"/>
    <w:rsid w:val="00A627C3"/>
    <w:rsid w:val="00A650CD"/>
    <w:rsid w:val="00A66BCF"/>
    <w:rsid w:val="00A67D92"/>
    <w:rsid w:val="00A714A4"/>
    <w:rsid w:val="00A7240D"/>
    <w:rsid w:val="00A734DA"/>
    <w:rsid w:val="00A736C9"/>
    <w:rsid w:val="00A74065"/>
    <w:rsid w:val="00A75044"/>
    <w:rsid w:val="00A7772F"/>
    <w:rsid w:val="00A8076F"/>
    <w:rsid w:val="00A85BBB"/>
    <w:rsid w:val="00A85F6A"/>
    <w:rsid w:val="00A862A1"/>
    <w:rsid w:val="00A90234"/>
    <w:rsid w:val="00A90919"/>
    <w:rsid w:val="00A91DFD"/>
    <w:rsid w:val="00A946F3"/>
    <w:rsid w:val="00A95A65"/>
    <w:rsid w:val="00A97807"/>
    <w:rsid w:val="00AA0066"/>
    <w:rsid w:val="00AA22B5"/>
    <w:rsid w:val="00AA2D45"/>
    <w:rsid w:val="00AA7F19"/>
    <w:rsid w:val="00AB29DD"/>
    <w:rsid w:val="00AB4574"/>
    <w:rsid w:val="00AB70E5"/>
    <w:rsid w:val="00AC0E9D"/>
    <w:rsid w:val="00AC41B3"/>
    <w:rsid w:val="00AC4B23"/>
    <w:rsid w:val="00AC4CDE"/>
    <w:rsid w:val="00AC5B46"/>
    <w:rsid w:val="00AC6BA3"/>
    <w:rsid w:val="00AD0302"/>
    <w:rsid w:val="00AD0ED0"/>
    <w:rsid w:val="00AD360D"/>
    <w:rsid w:val="00AD48FA"/>
    <w:rsid w:val="00AE0D47"/>
    <w:rsid w:val="00AE4B18"/>
    <w:rsid w:val="00AE6AEF"/>
    <w:rsid w:val="00AE76EA"/>
    <w:rsid w:val="00AF1725"/>
    <w:rsid w:val="00B00B35"/>
    <w:rsid w:val="00B00BB2"/>
    <w:rsid w:val="00B013C2"/>
    <w:rsid w:val="00B0490C"/>
    <w:rsid w:val="00B05986"/>
    <w:rsid w:val="00B05C94"/>
    <w:rsid w:val="00B10235"/>
    <w:rsid w:val="00B10E24"/>
    <w:rsid w:val="00B154DF"/>
    <w:rsid w:val="00B17252"/>
    <w:rsid w:val="00B177AC"/>
    <w:rsid w:val="00B211D6"/>
    <w:rsid w:val="00B224B6"/>
    <w:rsid w:val="00B25581"/>
    <w:rsid w:val="00B30977"/>
    <w:rsid w:val="00B32D87"/>
    <w:rsid w:val="00B33762"/>
    <w:rsid w:val="00B37624"/>
    <w:rsid w:val="00B4376A"/>
    <w:rsid w:val="00B44BF4"/>
    <w:rsid w:val="00B51924"/>
    <w:rsid w:val="00B521DE"/>
    <w:rsid w:val="00B5438D"/>
    <w:rsid w:val="00B57B5F"/>
    <w:rsid w:val="00B6179E"/>
    <w:rsid w:val="00B624A8"/>
    <w:rsid w:val="00B62A3C"/>
    <w:rsid w:val="00B62D32"/>
    <w:rsid w:val="00B63A42"/>
    <w:rsid w:val="00B70C46"/>
    <w:rsid w:val="00B74FAF"/>
    <w:rsid w:val="00B759AF"/>
    <w:rsid w:val="00B765B1"/>
    <w:rsid w:val="00B80534"/>
    <w:rsid w:val="00B80BA6"/>
    <w:rsid w:val="00B810F0"/>
    <w:rsid w:val="00B81A63"/>
    <w:rsid w:val="00B83003"/>
    <w:rsid w:val="00B84E84"/>
    <w:rsid w:val="00B8566D"/>
    <w:rsid w:val="00B91B56"/>
    <w:rsid w:val="00B947A3"/>
    <w:rsid w:val="00B94C9C"/>
    <w:rsid w:val="00B94EC2"/>
    <w:rsid w:val="00BA2561"/>
    <w:rsid w:val="00BA284C"/>
    <w:rsid w:val="00BA2BF9"/>
    <w:rsid w:val="00BA3433"/>
    <w:rsid w:val="00BA3E90"/>
    <w:rsid w:val="00BA3FB0"/>
    <w:rsid w:val="00BA59AD"/>
    <w:rsid w:val="00BB045C"/>
    <w:rsid w:val="00BB15CB"/>
    <w:rsid w:val="00BB1915"/>
    <w:rsid w:val="00BB210D"/>
    <w:rsid w:val="00BB6187"/>
    <w:rsid w:val="00BC0C12"/>
    <w:rsid w:val="00BC293E"/>
    <w:rsid w:val="00BC36EA"/>
    <w:rsid w:val="00BC3FAB"/>
    <w:rsid w:val="00BC479B"/>
    <w:rsid w:val="00BC4916"/>
    <w:rsid w:val="00BC6F77"/>
    <w:rsid w:val="00BD003C"/>
    <w:rsid w:val="00BD1E6F"/>
    <w:rsid w:val="00BD2841"/>
    <w:rsid w:val="00BD3FC5"/>
    <w:rsid w:val="00BD4417"/>
    <w:rsid w:val="00BD5B13"/>
    <w:rsid w:val="00BE0186"/>
    <w:rsid w:val="00BE46FB"/>
    <w:rsid w:val="00BE5469"/>
    <w:rsid w:val="00BE5AF8"/>
    <w:rsid w:val="00BE690F"/>
    <w:rsid w:val="00BE6D02"/>
    <w:rsid w:val="00BE76DF"/>
    <w:rsid w:val="00BF0068"/>
    <w:rsid w:val="00BF15E4"/>
    <w:rsid w:val="00BF514A"/>
    <w:rsid w:val="00BF6457"/>
    <w:rsid w:val="00BF6DC3"/>
    <w:rsid w:val="00C002C4"/>
    <w:rsid w:val="00C02107"/>
    <w:rsid w:val="00C0232F"/>
    <w:rsid w:val="00C02E55"/>
    <w:rsid w:val="00C05EB1"/>
    <w:rsid w:val="00C1155D"/>
    <w:rsid w:val="00C11AA0"/>
    <w:rsid w:val="00C17188"/>
    <w:rsid w:val="00C17E9D"/>
    <w:rsid w:val="00C2092D"/>
    <w:rsid w:val="00C229A3"/>
    <w:rsid w:val="00C25E49"/>
    <w:rsid w:val="00C26BB8"/>
    <w:rsid w:val="00C3217B"/>
    <w:rsid w:val="00C326F2"/>
    <w:rsid w:val="00C33589"/>
    <w:rsid w:val="00C34682"/>
    <w:rsid w:val="00C35404"/>
    <w:rsid w:val="00C35CE5"/>
    <w:rsid w:val="00C37954"/>
    <w:rsid w:val="00C4156F"/>
    <w:rsid w:val="00C41E5F"/>
    <w:rsid w:val="00C4525D"/>
    <w:rsid w:val="00C50643"/>
    <w:rsid w:val="00C515C7"/>
    <w:rsid w:val="00C518B9"/>
    <w:rsid w:val="00C54030"/>
    <w:rsid w:val="00C54972"/>
    <w:rsid w:val="00C56A57"/>
    <w:rsid w:val="00C62C46"/>
    <w:rsid w:val="00C62F88"/>
    <w:rsid w:val="00C645BF"/>
    <w:rsid w:val="00C66E1B"/>
    <w:rsid w:val="00C67237"/>
    <w:rsid w:val="00C70F92"/>
    <w:rsid w:val="00C71F2D"/>
    <w:rsid w:val="00C81A7D"/>
    <w:rsid w:val="00C821ED"/>
    <w:rsid w:val="00C84536"/>
    <w:rsid w:val="00C85E97"/>
    <w:rsid w:val="00C860C3"/>
    <w:rsid w:val="00C865A0"/>
    <w:rsid w:val="00C90349"/>
    <w:rsid w:val="00C95714"/>
    <w:rsid w:val="00CA3D9C"/>
    <w:rsid w:val="00CB174D"/>
    <w:rsid w:val="00CB39D7"/>
    <w:rsid w:val="00CB3B11"/>
    <w:rsid w:val="00CB6EED"/>
    <w:rsid w:val="00CC1D63"/>
    <w:rsid w:val="00CC2F8B"/>
    <w:rsid w:val="00CC3056"/>
    <w:rsid w:val="00CC403C"/>
    <w:rsid w:val="00CC5453"/>
    <w:rsid w:val="00CC548E"/>
    <w:rsid w:val="00CC5D36"/>
    <w:rsid w:val="00CD016E"/>
    <w:rsid w:val="00CD093D"/>
    <w:rsid w:val="00CD253A"/>
    <w:rsid w:val="00CD3757"/>
    <w:rsid w:val="00CE3DD0"/>
    <w:rsid w:val="00CF0FD5"/>
    <w:rsid w:val="00CF3DE4"/>
    <w:rsid w:val="00CF4463"/>
    <w:rsid w:val="00CF52B3"/>
    <w:rsid w:val="00D0189E"/>
    <w:rsid w:val="00D04B6A"/>
    <w:rsid w:val="00D1087D"/>
    <w:rsid w:val="00D12D19"/>
    <w:rsid w:val="00D16546"/>
    <w:rsid w:val="00D212C0"/>
    <w:rsid w:val="00D213C3"/>
    <w:rsid w:val="00D223D1"/>
    <w:rsid w:val="00D22911"/>
    <w:rsid w:val="00D23F5E"/>
    <w:rsid w:val="00D241DB"/>
    <w:rsid w:val="00D24A37"/>
    <w:rsid w:val="00D25D0C"/>
    <w:rsid w:val="00D40882"/>
    <w:rsid w:val="00D42025"/>
    <w:rsid w:val="00D44041"/>
    <w:rsid w:val="00D45D72"/>
    <w:rsid w:val="00D468DD"/>
    <w:rsid w:val="00D470AC"/>
    <w:rsid w:val="00D47FD7"/>
    <w:rsid w:val="00D518BC"/>
    <w:rsid w:val="00D51CF5"/>
    <w:rsid w:val="00D5275B"/>
    <w:rsid w:val="00D52BC0"/>
    <w:rsid w:val="00D5374F"/>
    <w:rsid w:val="00D559B0"/>
    <w:rsid w:val="00D56632"/>
    <w:rsid w:val="00D5764D"/>
    <w:rsid w:val="00D57D21"/>
    <w:rsid w:val="00D617F6"/>
    <w:rsid w:val="00D63A98"/>
    <w:rsid w:val="00D65BF8"/>
    <w:rsid w:val="00D712DC"/>
    <w:rsid w:val="00D71E94"/>
    <w:rsid w:val="00D73BC2"/>
    <w:rsid w:val="00D7502D"/>
    <w:rsid w:val="00D7507A"/>
    <w:rsid w:val="00D772A3"/>
    <w:rsid w:val="00D82630"/>
    <w:rsid w:val="00D83F1D"/>
    <w:rsid w:val="00D8404A"/>
    <w:rsid w:val="00D848BB"/>
    <w:rsid w:val="00D85749"/>
    <w:rsid w:val="00D91530"/>
    <w:rsid w:val="00D9214C"/>
    <w:rsid w:val="00D93B0C"/>
    <w:rsid w:val="00D95E1A"/>
    <w:rsid w:val="00D97C1B"/>
    <w:rsid w:val="00DA0A4D"/>
    <w:rsid w:val="00DA37A9"/>
    <w:rsid w:val="00DA5630"/>
    <w:rsid w:val="00DA6008"/>
    <w:rsid w:val="00DA6A48"/>
    <w:rsid w:val="00DA786C"/>
    <w:rsid w:val="00DA788F"/>
    <w:rsid w:val="00DA7EB7"/>
    <w:rsid w:val="00DB33AE"/>
    <w:rsid w:val="00DC1C87"/>
    <w:rsid w:val="00DC1D03"/>
    <w:rsid w:val="00DC3253"/>
    <w:rsid w:val="00DC381D"/>
    <w:rsid w:val="00DD26C1"/>
    <w:rsid w:val="00DD2B2F"/>
    <w:rsid w:val="00DD5E6F"/>
    <w:rsid w:val="00DD719C"/>
    <w:rsid w:val="00DF2CE1"/>
    <w:rsid w:val="00DF367B"/>
    <w:rsid w:val="00DF3D34"/>
    <w:rsid w:val="00DF43D8"/>
    <w:rsid w:val="00DF5B74"/>
    <w:rsid w:val="00DF660E"/>
    <w:rsid w:val="00E00011"/>
    <w:rsid w:val="00E021F8"/>
    <w:rsid w:val="00E02967"/>
    <w:rsid w:val="00E215AC"/>
    <w:rsid w:val="00E24680"/>
    <w:rsid w:val="00E26995"/>
    <w:rsid w:val="00E302C9"/>
    <w:rsid w:val="00E3034E"/>
    <w:rsid w:val="00E32440"/>
    <w:rsid w:val="00E32EDE"/>
    <w:rsid w:val="00E33CE9"/>
    <w:rsid w:val="00E33ED7"/>
    <w:rsid w:val="00E341E7"/>
    <w:rsid w:val="00E34A80"/>
    <w:rsid w:val="00E350B9"/>
    <w:rsid w:val="00E357D6"/>
    <w:rsid w:val="00E36267"/>
    <w:rsid w:val="00E3674C"/>
    <w:rsid w:val="00E42D67"/>
    <w:rsid w:val="00E4462E"/>
    <w:rsid w:val="00E460C5"/>
    <w:rsid w:val="00E46F11"/>
    <w:rsid w:val="00E51231"/>
    <w:rsid w:val="00E551B7"/>
    <w:rsid w:val="00E55B9D"/>
    <w:rsid w:val="00E63FA1"/>
    <w:rsid w:val="00E66CCB"/>
    <w:rsid w:val="00E67057"/>
    <w:rsid w:val="00E70C77"/>
    <w:rsid w:val="00E72440"/>
    <w:rsid w:val="00E72B9A"/>
    <w:rsid w:val="00E748DF"/>
    <w:rsid w:val="00E75257"/>
    <w:rsid w:val="00E76ECB"/>
    <w:rsid w:val="00E77925"/>
    <w:rsid w:val="00E814A8"/>
    <w:rsid w:val="00E8393D"/>
    <w:rsid w:val="00E83A80"/>
    <w:rsid w:val="00E845FC"/>
    <w:rsid w:val="00E848FA"/>
    <w:rsid w:val="00E85A9B"/>
    <w:rsid w:val="00E87E4F"/>
    <w:rsid w:val="00E94340"/>
    <w:rsid w:val="00E95466"/>
    <w:rsid w:val="00EA0858"/>
    <w:rsid w:val="00EA0A36"/>
    <w:rsid w:val="00EA4F68"/>
    <w:rsid w:val="00EA56EA"/>
    <w:rsid w:val="00EA5F49"/>
    <w:rsid w:val="00EB5C82"/>
    <w:rsid w:val="00EC21F1"/>
    <w:rsid w:val="00EC3D69"/>
    <w:rsid w:val="00EC5F2E"/>
    <w:rsid w:val="00EC79A3"/>
    <w:rsid w:val="00EC7A3C"/>
    <w:rsid w:val="00ED1724"/>
    <w:rsid w:val="00ED333D"/>
    <w:rsid w:val="00ED3863"/>
    <w:rsid w:val="00ED38B0"/>
    <w:rsid w:val="00ED4BF1"/>
    <w:rsid w:val="00ED54A8"/>
    <w:rsid w:val="00EE1733"/>
    <w:rsid w:val="00EE2BD9"/>
    <w:rsid w:val="00EE3748"/>
    <w:rsid w:val="00EE5102"/>
    <w:rsid w:val="00EE6C68"/>
    <w:rsid w:val="00EE7C0C"/>
    <w:rsid w:val="00EE7F20"/>
    <w:rsid w:val="00EF7802"/>
    <w:rsid w:val="00F06EEB"/>
    <w:rsid w:val="00F07593"/>
    <w:rsid w:val="00F11CB6"/>
    <w:rsid w:val="00F13753"/>
    <w:rsid w:val="00F13BA3"/>
    <w:rsid w:val="00F13D6A"/>
    <w:rsid w:val="00F15A97"/>
    <w:rsid w:val="00F315E5"/>
    <w:rsid w:val="00F34207"/>
    <w:rsid w:val="00F34E13"/>
    <w:rsid w:val="00F35B0F"/>
    <w:rsid w:val="00F36350"/>
    <w:rsid w:val="00F36AAD"/>
    <w:rsid w:val="00F3747B"/>
    <w:rsid w:val="00F37E04"/>
    <w:rsid w:val="00F44E52"/>
    <w:rsid w:val="00F5221D"/>
    <w:rsid w:val="00F525DE"/>
    <w:rsid w:val="00F54BAE"/>
    <w:rsid w:val="00F552AB"/>
    <w:rsid w:val="00F56D2B"/>
    <w:rsid w:val="00F63463"/>
    <w:rsid w:val="00F67C8E"/>
    <w:rsid w:val="00F72D9A"/>
    <w:rsid w:val="00F74962"/>
    <w:rsid w:val="00F75DB4"/>
    <w:rsid w:val="00F76816"/>
    <w:rsid w:val="00F77B7A"/>
    <w:rsid w:val="00F80CDD"/>
    <w:rsid w:val="00F82E79"/>
    <w:rsid w:val="00F831E0"/>
    <w:rsid w:val="00F92760"/>
    <w:rsid w:val="00F935D4"/>
    <w:rsid w:val="00F9451A"/>
    <w:rsid w:val="00F9464E"/>
    <w:rsid w:val="00F95E27"/>
    <w:rsid w:val="00FA1578"/>
    <w:rsid w:val="00FA20D1"/>
    <w:rsid w:val="00FA265E"/>
    <w:rsid w:val="00FA3EA2"/>
    <w:rsid w:val="00FA5291"/>
    <w:rsid w:val="00FA73D9"/>
    <w:rsid w:val="00FB27EA"/>
    <w:rsid w:val="00FB3A61"/>
    <w:rsid w:val="00FB408A"/>
    <w:rsid w:val="00FB6782"/>
    <w:rsid w:val="00FB7457"/>
    <w:rsid w:val="00FB7E1A"/>
    <w:rsid w:val="00FC3BE4"/>
    <w:rsid w:val="00FC4C4B"/>
    <w:rsid w:val="00FC523F"/>
    <w:rsid w:val="00FC5D44"/>
    <w:rsid w:val="00FC6CB8"/>
    <w:rsid w:val="00FD0C08"/>
    <w:rsid w:val="00FD1186"/>
    <w:rsid w:val="00FD1FA0"/>
    <w:rsid w:val="00FD357C"/>
    <w:rsid w:val="00FD4AD4"/>
    <w:rsid w:val="00FD5275"/>
    <w:rsid w:val="00FD5450"/>
    <w:rsid w:val="00FD6CB7"/>
    <w:rsid w:val="00FD7FBB"/>
    <w:rsid w:val="00FE0BCB"/>
    <w:rsid w:val="00FE2813"/>
    <w:rsid w:val="00FE3BF6"/>
    <w:rsid w:val="00FE5756"/>
    <w:rsid w:val="00FF322B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footnote text"/>
    <w:basedOn w:val="a"/>
    <w:link w:val="affff7"/>
    <w:uiPriority w:val="99"/>
    <w:semiHidden/>
    <w:unhideWhenUsed/>
    <w:rsid w:val="00687F6B"/>
    <w:rPr>
      <w:sz w:val="20"/>
      <w:szCs w:val="20"/>
    </w:rPr>
  </w:style>
  <w:style w:type="character" w:customStyle="1" w:styleId="affff7">
    <w:name w:val="Текст сноски Знак"/>
    <w:link w:val="affff6"/>
    <w:uiPriority w:val="99"/>
    <w:semiHidden/>
    <w:rsid w:val="00687F6B"/>
    <w:rPr>
      <w:rFonts w:ascii="Arial" w:hAnsi="Arial" w:cs="Arial"/>
    </w:rPr>
  </w:style>
  <w:style w:type="character" w:styleId="affff8">
    <w:name w:val="footnote reference"/>
    <w:uiPriority w:val="99"/>
    <w:semiHidden/>
    <w:unhideWhenUsed/>
    <w:rsid w:val="00687F6B"/>
    <w:rPr>
      <w:vertAlign w:val="superscript"/>
    </w:rPr>
  </w:style>
  <w:style w:type="paragraph" w:styleId="affff9">
    <w:name w:val="endnote text"/>
    <w:basedOn w:val="a"/>
    <w:link w:val="affffa"/>
    <w:uiPriority w:val="99"/>
    <w:semiHidden/>
    <w:unhideWhenUsed/>
    <w:rsid w:val="00687F6B"/>
    <w:rPr>
      <w:sz w:val="20"/>
      <w:szCs w:val="20"/>
    </w:rPr>
  </w:style>
  <w:style w:type="character" w:customStyle="1" w:styleId="affffa">
    <w:name w:val="Текст концевой сноски Знак"/>
    <w:link w:val="affff9"/>
    <w:uiPriority w:val="99"/>
    <w:semiHidden/>
    <w:rsid w:val="00687F6B"/>
    <w:rPr>
      <w:rFonts w:ascii="Arial" w:hAnsi="Arial" w:cs="Arial"/>
    </w:rPr>
  </w:style>
  <w:style w:type="character" w:styleId="affffb">
    <w:name w:val="endnote reference"/>
    <w:uiPriority w:val="99"/>
    <w:semiHidden/>
    <w:unhideWhenUsed/>
    <w:rsid w:val="00687F6B"/>
    <w:rPr>
      <w:vertAlign w:val="superscript"/>
    </w:rPr>
  </w:style>
  <w:style w:type="paragraph" w:customStyle="1" w:styleId="affffc">
    <w:name w:val="Стиль"/>
    <w:uiPriority w:val="99"/>
    <w:rsid w:val="0018549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zh-TW"/>
    </w:rPr>
  </w:style>
  <w:style w:type="paragraph" w:styleId="affffd">
    <w:name w:val="Body Text Indent"/>
    <w:basedOn w:val="a"/>
    <w:link w:val="affffe"/>
    <w:uiPriority w:val="99"/>
    <w:rsid w:val="00B83003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ffe">
    <w:name w:val="Основной текст с отступом Знак"/>
    <w:link w:val="affffd"/>
    <w:uiPriority w:val="99"/>
    <w:rsid w:val="00B83003"/>
    <w:rPr>
      <w:rFonts w:ascii="Times New Roman" w:hAnsi="Times New Roman"/>
      <w:sz w:val="24"/>
      <w:szCs w:val="24"/>
    </w:rPr>
  </w:style>
  <w:style w:type="paragraph" w:styleId="afffff">
    <w:name w:val="No Spacing"/>
    <w:uiPriority w:val="1"/>
    <w:qFormat/>
    <w:rsid w:val="00B10E2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footnote text"/>
    <w:basedOn w:val="a"/>
    <w:link w:val="affff7"/>
    <w:uiPriority w:val="99"/>
    <w:semiHidden/>
    <w:unhideWhenUsed/>
    <w:rsid w:val="00687F6B"/>
    <w:rPr>
      <w:sz w:val="20"/>
      <w:szCs w:val="20"/>
    </w:rPr>
  </w:style>
  <w:style w:type="character" w:customStyle="1" w:styleId="affff7">
    <w:name w:val="Текст сноски Знак"/>
    <w:link w:val="affff6"/>
    <w:uiPriority w:val="99"/>
    <w:semiHidden/>
    <w:rsid w:val="00687F6B"/>
    <w:rPr>
      <w:rFonts w:ascii="Arial" w:hAnsi="Arial" w:cs="Arial"/>
    </w:rPr>
  </w:style>
  <w:style w:type="character" w:styleId="affff8">
    <w:name w:val="footnote reference"/>
    <w:uiPriority w:val="99"/>
    <w:semiHidden/>
    <w:unhideWhenUsed/>
    <w:rsid w:val="00687F6B"/>
    <w:rPr>
      <w:vertAlign w:val="superscript"/>
    </w:rPr>
  </w:style>
  <w:style w:type="paragraph" w:styleId="affff9">
    <w:name w:val="endnote text"/>
    <w:basedOn w:val="a"/>
    <w:link w:val="affffa"/>
    <w:uiPriority w:val="99"/>
    <w:semiHidden/>
    <w:unhideWhenUsed/>
    <w:rsid w:val="00687F6B"/>
    <w:rPr>
      <w:sz w:val="20"/>
      <w:szCs w:val="20"/>
    </w:rPr>
  </w:style>
  <w:style w:type="character" w:customStyle="1" w:styleId="affffa">
    <w:name w:val="Текст концевой сноски Знак"/>
    <w:link w:val="affff9"/>
    <w:uiPriority w:val="99"/>
    <w:semiHidden/>
    <w:rsid w:val="00687F6B"/>
    <w:rPr>
      <w:rFonts w:ascii="Arial" w:hAnsi="Arial" w:cs="Arial"/>
    </w:rPr>
  </w:style>
  <w:style w:type="character" w:styleId="affffb">
    <w:name w:val="endnote reference"/>
    <w:uiPriority w:val="99"/>
    <w:semiHidden/>
    <w:unhideWhenUsed/>
    <w:rsid w:val="00687F6B"/>
    <w:rPr>
      <w:vertAlign w:val="superscript"/>
    </w:rPr>
  </w:style>
  <w:style w:type="paragraph" w:customStyle="1" w:styleId="affffc">
    <w:name w:val="Стиль"/>
    <w:uiPriority w:val="99"/>
    <w:rsid w:val="0018549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zh-TW"/>
    </w:rPr>
  </w:style>
  <w:style w:type="paragraph" w:styleId="affffd">
    <w:name w:val="Body Text Indent"/>
    <w:basedOn w:val="a"/>
    <w:link w:val="affffe"/>
    <w:uiPriority w:val="99"/>
    <w:rsid w:val="00B83003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ffe">
    <w:name w:val="Основной текст с отступом Знак"/>
    <w:link w:val="affffd"/>
    <w:uiPriority w:val="99"/>
    <w:rsid w:val="00B83003"/>
    <w:rPr>
      <w:rFonts w:ascii="Times New Roman" w:hAnsi="Times New Roman"/>
      <w:sz w:val="24"/>
      <w:szCs w:val="24"/>
    </w:rPr>
  </w:style>
  <w:style w:type="paragraph" w:styleId="afffff">
    <w:name w:val="No Spacing"/>
    <w:uiPriority w:val="1"/>
    <w:qFormat/>
    <w:rsid w:val="00B10E2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0;&#1079;&#1084;&#1077;&#1085;&#1077;&#1085;&#1080;&#1077;%20&#1074;%20&#1087;&#1088;&#1086;&#1075;&#1088;&#1072;&#1084;&#1084;&#1091;\2025%20&#1075;&#1086;&#1076;\&#8470;%20%20%20%20%20%20%20%20%20&#1086;&#1090;\&#1087;&#1088;&#1080;&#1083;&#1086;&#1078;&#1077;&#1085;&#1080;&#1077;%20&#8470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12D5-3878-4C84-BCA7-E81DC566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2</Template>
  <TotalTime>1607</TotalTime>
  <Pages>18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user</dc:creator>
  <dc:description>Документ экспортирован из системы ГАРАНТ</dc:description>
  <cp:lastModifiedBy>user</cp:lastModifiedBy>
  <cp:revision>29</cp:revision>
  <cp:lastPrinted>2026-02-26T10:06:00Z</cp:lastPrinted>
  <dcterms:created xsi:type="dcterms:W3CDTF">2025-05-20T11:14:00Z</dcterms:created>
  <dcterms:modified xsi:type="dcterms:W3CDTF">2026-02-26T10:21:00Z</dcterms:modified>
</cp:coreProperties>
</file>